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A28B0" w14:textId="5862A04C" w:rsidR="002F716F" w:rsidRDefault="002F716F" w:rsidP="005738B2">
      <w:pPr>
        <w:tabs>
          <w:tab w:val="right" w:pos="10000"/>
        </w:tabs>
        <w:spacing w:after="0"/>
        <w:jc w:val="both"/>
        <w:rPr>
          <w:b/>
          <w:sz w:val="24"/>
          <w:szCs w:val="24"/>
        </w:rPr>
      </w:pPr>
    </w:p>
    <w:p w14:paraId="574F2E62" w14:textId="6B3648DC" w:rsidR="00913FF5" w:rsidRPr="0007631D" w:rsidRDefault="00913FF5" w:rsidP="00913FF5">
      <w:pPr>
        <w:tabs>
          <w:tab w:val="right" w:pos="10000"/>
        </w:tabs>
        <w:spacing w:after="0"/>
        <w:jc w:val="both"/>
        <w:rPr>
          <w:rFonts w:hint="eastAsia"/>
          <w:b/>
          <w:sz w:val="24"/>
          <w:szCs w:val="24"/>
        </w:rPr>
      </w:pPr>
      <w:bookmarkStart w:id="0" w:name="_Hlk1045022"/>
      <w:r w:rsidRPr="0007631D">
        <w:rPr>
          <w:b/>
          <w:sz w:val="24"/>
          <w:szCs w:val="24"/>
        </w:rPr>
        <w:t>3GPP TSG-RAN WG1</w:t>
      </w:r>
      <w:r>
        <w:rPr>
          <w:b/>
          <w:sz w:val="24"/>
          <w:szCs w:val="24"/>
        </w:rPr>
        <w:t xml:space="preserve"> Meeting #</w:t>
      </w:r>
      <w:r w:rsidR="00DD1616">
        <w:rPr>
          <w:b/>
          <w:sz w:val="24"/>
          <w:szCs w:val="24"/>
        </w:rPr>
        <w:t>11</w:t>
      </w:r>
      <w:r w:rsidR="00A26D85">
        <w:rPr>
          <w:rFonts w:hint="eastAsia"/>
          <w:b/>
          <w:sz w:val="24"/>
          <w:szCs w:val="24"/>
          <w:lang w:eastAsia="zh-CN"/>
        </w:rPr>
        <w:t>8</w:t>
      </w:r>
      <w:r w:rsidRPr="0007631D">
        <w:rPr>
          <w:b/>
          <w:sz w:val="24"/>
          <w:szCs w:val="24"/>
        </w:rPr>
        <w:tab/>
      </w:r>
      <w:r w:rsidR="00753957" w:rsidRPr="00753957">
        <w:rPr>
          <w:b/>
          <w:sz w:val="24"/>
          <w:szCs w:val="24"/>
        </w:rPr>
        <w:t>R1-2</w:t>
      </w:r>
      <w:r w:rsidR="00725D2B">
        <w:rPr>
          <w:b/>
          <w:sz w:val="24"/>
          <w:szCs w:val="24"/>
        </w:rPr>
        <w:t>4</w:t>
      </w:r>
      <w:r w:rsidR="002C5393">
        <w:rPr>
          <w:b/>
          <w:sz w:val="24"/>
          <w:szCs w:val="24"/>
        </w:rPr>
        <w:t>0</w:t>
      </w:r>
      <w:r w:rsidR="00946B04">
        <w:rPr>
          <w:rFonts w:hint="eastAsia"/>
          <w:b/>
          <w:sz w:val="24"/>
          <w:szCs w:val="24"/>
          <w:lang w:eastAsia="zh-CN"/>
        </w:rPr>
        <w:t>7027</w:t>
      </w:r>
    </w:p>
    <w:p w14:paraId="42257A7E" w14:textId="00FF4780" w:rsidR="00721C28" w:rsidRDefault="0025463A" w:rsidP="005738B2">
      <w:pPr>
        <w:pStyle w:val="Footer"/>
        <w:jc w:val="both"/>
        <w:rPr>
          <w:rFonts w:ascii="Times New Roman" w:hAnsi="Times New Roman"/>
          <w:i w:val="0"/>
          <w:noProof w:val="0"/>
          <w:sz w:val="24"/>
          <w:szCs w:val="24"/>
        </w:rPr>
      </w:pPr>
      <w:r w:rsidRPr="0025463A">
        <w:rPr>
          <w:rFonts w:ascii="Times New Roman" w:hAnsi="Times New Roman"/>
          <w:bCs/>
          <w:i w:val="0"/>
          <w:noProof w:val="0"/>
          <w:sz w:val="24"/>
          <w:szCs w:val="24"/>
        </w:rPr>
        <w:t>Maastricht, NL, August 19th – 23rd, 2024</w:t>
      </w: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sTRP and UL mTRP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6830435F" w:rsidR="00311B5D" w:rsidRPr="00C648B2" w:rsidRDefault="001B4247" w:rsidP="005673DB">
      <w:pPr>
        <w:tabs>
          <w:tab w:val="num" w:pos="1800"/>
        </w:tabs>
        <w:jc w:val="both"/>
        <w:rPr>
          <w:rFonts w:eastAsia="Microsoft YaHei"/>
          <w:lang w:val="en-GB"/>
        </w:rPr>
      </w:pPr>
      <w:r w:rsidRPr="00C648B2">
        <w:rPr>
          <w:bCs/>
        </w:rPr>
        <w:t>The</w:t>
      </w:r>
      <w:r w:rsidR="008123C3" w:rsidRPr="00C648B2">
        <w:rPr>
          <w:bCs/>
        </w:rPr>
        <w:t xml:space="preserve">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C648B2"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sTRP.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C648B2"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sTRP. </w:t>
                      </w:r>
                    </w:p>
                  </w:txbxContent>
                </v:textbox>
                <w10:wrap type="square"/>
              </v:shape>
            </w:pict>
          </mc:Fallback>
        </mc:AlternateContent>
      </w:r>
    </w:p>
    <w:p w14:paraId="59149B8D" w14:textId="1414A839" w:rsidR="00BA7CA3" w:rsidRPr="00C72ADC" w:rsidRDefault="00BA7CA3" w:rsidP="002C3696">
      <w:pPr>
        <w:pStyle w:val="Heading1"/>
        <w:jc w:val="both"/>
        <w:rPr>
          <w:rFonts w:cs="Arial"/>
          <w:sz w:val="32"/>
        </w:rPr>
      </w:pPr>
      <w:r w:rsidRPr="00C72ADC">
        <w:rPr>
          <w:rFonts w:cs="Arial"/>
          <w:sz w:val="32"/>
        </w:rPr>
        <w:t>Discussions</w:t>
      </w:r>
    </w:p>
    <w:p w14:paraId="31489E58" w14:textId="14AEDEA9" w:rsidR="00D90F52" w:rsidRPr="00C72ADC" w:rsidRDefault="001D348E" w:rsidP="00CF0825">
      <w:pPr>
        <w:jc w:val="both"/>
        <w:rPr>
          <w:lang w:val="en-GB"/>
        </w:rPr>
      </w:pPr>
      <w:r w:rsidRPr="00C72ADC">
        <w:rPr>
          <w:lang w:val="en-GB"/>
        </w:rPr>
        <w:t xml:space="preserve">In </w:t>
      </w:r>
      <w:r w:rsidR="00AF6106" w:rsidRPr="00C72ADC">
        <w:rPr>
          <w:lang w:val="en-GB"/>
        </w:rPr>
        <w:t>the RAN#102 meeting, it was approved to study enhancement for</w:t>
      </w:r>
      <w:r w:rsidR="00AF6106" w:rsidRPr="00C72ADC">
        <w:rPr>
          <w:rFonts w:eastAsia="Times New Roman"/>
        </w:rPr>
        <w:t xml:space="preserve"> asymmetric DL sTRP/UL mTRP deployment scenarios. </w:t>
      </w:r>
      <w:r w:rsidR="00750C00" w:rsidRPr="00C72ADC">
        <w:rPr>
          <w:rFonts w:eastAsia="Times New Roman"/>
        </w:rPr>
        <w:t>An example of such deployment scenario is illustrated in Fig.1</w:t>
      </w:r>
      <w:r w:rsidR="00700B38" w:rsidRPr="00C72ADC">
        <w:rPr>
          <w:lang w:val="en-GB"/>
        </w:rPr>
        <w:t>, where one</w:t>
      </w:r>
      <w:r w:rsidR="00695352" w:rsidRPr="00C72ADC">
        <w:rPr>
          <w:lang w:val="en-GB"/>
        </w:rPr>
        <w:t xml:space="preserve"> downlink transmission and reception point (DL TRP)</w:t>
      </w:r>
      <w:r w:rsidR="00700B38" w:rsidRPr="00C72ADC">
        <w:rPr>
          <w:lang w:val="en-GB"/>
        </w:rPr>
        <w:t xml:space="preserve"> e.g., </w:t>
      </w:r>
      <w:r w:rsidR="00695352" w:rsidRPr="00C72ADC">
        <w:rPr>
          <w:lang w:val="en-GB"/>
        </w:rPr>
        <w:t>the</w:t>
      </w:r>
      <w:r w:rsidR="00700B38" w:rsidRPr="00C72ADC">
        <w:rPr>
          <w:lang w:val="en-GB"/>
        </w:rPr>
        <w:t xml:space="preserve"> gNB</w:t>
      </w:r>
      <w:r w:rsidR="00695352" w:rsidRPr="00C72ADC">
        <w:rPr>
          <w:lang w:val="en-GB"/>
        </w:rPr>
        <w:t xml:space="preserve"> in the figure</w:t>
      </w:r>
      <w:r w:rsidR="00700B38" w:rsidRPr="00C72ADC">
        <w:rPr>
          <w:lang w:val="en-GB"/>
        </w:rPr>
        <w:t>, and multiple non-co-located uplink transmission and reception points (</w:t>
      </w:r>
      <w:r w:rsidR="005F46CF" w:rsidRPr="00C72ADC">
        <w:rPr>
          <w:lang w:val="en-GB"/>
        </w:rPr>
        <w:t xml:space="preserve">UL </w:t>
      </w:r>
      <w:r w:rsidR="00700B38" w:rsidRPr="00C72ADC">
        <w:rPr>
          <w:lang w:val="en-GB"/>
        </w:rPr>
        <w:t xml:space="preserve">TRPs) may be deployed. </w:t>
      </w:r>
      <w:r w:rsidR="00525281" w:rsidRPr="00C72ADC">
        <w:rPr>
          <w:lang w:val="en-GB"/>
        </w:rPr>
        <w:t xml:space="preserve">The multiple </w:t>
      </w:r>
      <w:r w:rsidR="005F46CF" w:rsidRPr="00C72ADC">
        <w:rPr>
          <w:lang w:val="en-GB"/>
        </w:rPr>
        <w:t>UL TRPs</w:t>
      </w:r>
      <w:r w:rsidR="00525281" w:rsidRPr="00C72ADC">
        <w:rPr>
          <w:lang w:val="en-GB"/>
        </w:rPr>
        <w:t xml:space="preserve"> can be connected to the </w:t>
      </w:r>
      <w:r w:rsidR="005F46CF" w:rsidRPr="00C72ADC">
        <w:rPr>
          <w:lang w:val="en-GB"/>
        </w:rPr>
        <w:t>DL TRP</w:t>
      </w:r>
      <w:r w:rsidR="00525281" w:rsidRPr="00C72ADC">
        <w:rPr>
          <w:lang w:val="en-GB"/>
        </w:rPr>
        <w:t xml:space="preserve"> via backhaul. </w:t>
      </w:r>
      <w:r w:rsidR="00BF491B" w:rsidRPr="00C72ADC">
        <w:rPr>
          <w:lang w:val="en-GB"/>
        </w:rPr>
        <w:t xml:space="preserve">Since the power rating is different between the </w:t>
      </w:r>
      <w:r w:rsidR="00B64447" w:rsidRPr="00C72ADC">
        <w:rPr>
          <w:lang w:val="en-GB"/>
        </w:rPr>
        <w:t>DL TRP</w:t>
      </w:r>
      <w:r w:rsidR="00BF491B" w:rsidRPr="00C72ADC">
        <w:rPr>
          <w:lang w:val="en-GB"/>
        </w:rPr>
        <w:t xml:space="preserve"> and </w:t>
      </w:r>
      <w:r w:rsidR="00B64447" w:rsidRPr="00C72ADC">
        <w:rPr>
          <w:lang w:val="en-GB"/>
        </w:rPr>
        <w:t>UL TRP</w:t>
      </w:r>
      <w:r w:rsidR="00BF491B" w:rsidRPr="00C72ADC">
        <w:rPr>
          <w:lang w:val="en-GB"/>
        </w:rPr>
        <w:t xml:space="preserve">, </w:t>
      </w:r>
      <w:r w:rsidR="000518AF" w:rsidRPr="00C72ADC">
        <w:rPr>
          <w:lang w:val="en-GB"/>
        </w:rPr>
        <w:t xml:space="preserve">a UE may receive </w:t>
      </w:r>
      <w:r w:rsidR="00BD34D2" w:rsidRPr="00C72ADC">
        <w:rPr>
          <w:lang w:val="en-GB"/>
        </w:rPr>
        <w:t xml:space="preserve">the downlink signals/channels from the </w:t>
      </w:r>
      <w:r w:rsidR="006249B1" w:rsidRPr="00C72ADC">
        <w:rPr>
          <w:lang w:val="en-GB"/>
        </w:rPr>
        <w:t>DL TRP</w:t>
      </w:r>
      <w:r w:rsidR="00AC43C9" w:rsidRPr="00C72ADC">
        <w:rPr>
          <w:lang w:val="en-GB"/>
        </w:rPr>
        <w:t xml:space="preserve">, while transmit uplink to </w:t>
      </w:r>
      <w:r w:rsidR="007A70AB" w:rsidRPr="00C72ADC">
        <w:rPr>
          <w:lang w:val="en-GB"/>
        </w:rPr>
        <w:t xml:space="preserve">either the </w:t>
      </w:r>
      <w:r w:rsidR="006249B1" w:rsidRPr="00C72ADC">
        <w:rPr>
          <w:lang w:val="en-GB"/>
        </w:rPr>
        <w:t>DL TRP</w:t>
      </w:r>
      <w:r w:rsidR="007A70AB" w:rsidRPr="00C72ADC">
        <w:rPr>
          <w:lang w:val="en-GB"/>
        </w:rPr>
        <w:t xml:space="preserve"> or the </w:t>
      </w:r>
      <w:r w:rsidR="006249B1" w:rsidRPr="00C72ADC">
        <w:rPr>
          <w:lang w:val="en-GB"/>
        </w:rPr>
        <w:t>UL TRP</w:t>
      </w:r>
      <w:r w:rsidR="00732CB1" w:rsidRPr="00C72ADC">
        <w:rPr>
          <w:lang w:val="en-GB"/>
        </w:rPr>
        <w:t xml:space="preserve"> to achieve better uplink </w:t>
      </w:r>
      <w:r w:rsidR="005F5F54" w:rsidRPr="00C72ADC">
        <w:rPr>
          <w:lang w:val="en-GB"/>
        </w:rPr>
        <w:t xml:space="preserve">coverage and </w:t>
      </w:r>
      <w:r w:rsidR="00732CB1" w:rsidRPr="00C72ADC">
        <w:rPr>
          <w:lang w:val="en-GB"/>
        </w:rPr>
        <w:t>throughput.</w:t>
      </w:r>
      <w:r w:rsidR="00F11363" w:rsidRPr="00C72ADC">
        <w:rPr>
          <w:lang w:val="en-GB"/>
        </w:rPr>
        <w:t xml:space="preserve"> </w:t>
      </w:r>
      <w:r w:rsidR="0046413F" w:rsidRPr="00C72ADC">
        <w:rPr>
          <w:lang w:val="en-GB"/>
        </w:rPr>
        <w:t>In addition, this can also help to</w:t>
      </w:r>
      <w:r w:rsidR="00FA304E" w:rsidRPr="00C72ADC">
        <w:rPr>
          <w:lang w:val="en-GB"/>
        </w:rPr>
        <w:t xml:space="preserve"> reduce the deployment cost/complexity and</w:t>
      </w:r>
      <w:r w:rsidR="0046413F" w:rsidRPr="00C72ADC">
        <w:rPr>
          <w:lang w:val="en-GB"/>
        </w:rPr>
        <w:t xml:space="preserve"> reduce the </w:t>
      </w:r>
      <w:r w:rsidR="00C55083" w:rsidRPr="00C72ADC">
        <w:rPr>
          <w:lang w:val="en-GB"/>
        </w:rPr>
        <w:t xml:space="preserve">energy consumption </w:t>
      </w:r>
      <w:r w:rsidR="00B45089" w:rsidRPr="00C72ADC">
        <w:rPr>
          <w:lang w:val="en-GB"/>
        </w:rPr>
        <w:t xml:space="preserve">since the </w:t>
      </w:r>
      <w:r w:rsidR="00236892" w:rsidRPr="00C72ADC">
        <w:rPr>
          <w:lang w:val="en-GB"/>
        </w:rPr>
        <w:t>UL</w:t>
      </w:r>
      <w:r w:rsidR="00B45089" w:rsidRPr="00C72ADC">
        <w:rPr>
          <w:lang w:val="en-GB"/>
        </w:rPr>
        <w:t xml:space="preserve"> TRPs can turn off the downlink transmission.</w:t>
      </w:r>
    </w:p>
    <w:p w14:paraId="71062E04" w14:textId="54F2E277" w:rsidR="00B01570" w:rsidRPr="00C72ADC" w:rsidRDefault="00B01570" w:rsidP="00B01570">
      <w:pPr>
        <w:jc w:val="center"/>
        <w:rPr>
          <w:sz w:val="22"/>
          <w:szCs w:val="22"/>
          <w:lang w:val="en-GB"/>
        </w:rPr>
      </w:pPr>
      <w:r w:rsidRPr="00C72ADC">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72ADC" w:rsidRDefault="00B01570" w:rsidP="00B01570">
      <w:pPr>
        <w:jc w:val="center"/>
        <w:rPr>
          <w:lang w:val="en-GB"/>
        </w:rPr>
      </w:pPr>
      <w:r w:rsidRPr="00C72ADC">
        <w:rPr>
          <w:lang w:val="en-GB"/>
        </w:rPr>
        <w:t>Fig.1 Asymmetric DL sTRP/UL mTRP deployment</w:t>
      </w:r>
    </w:p>
    <w:p w14:paraId="5728A68A" w14:textId="37B29E5C" w:rsidR="002B4BB6" w:rsidRDefault="002B4BB6" w:rsidP="00C274AE">
      <w:pPr>
        <w:pStyle w:val="Heading2"/>
      </w:pPr>
      <w:r>
        <w:rPr>
          <w:rFonts w:hint="eastAsia"/>
          <w:lang w:eastAsia="zh-CN"/>
        </w:rPr>
        <w:t>Unified TCI framework</w:t>
      </w:r>
    </w:p>
    <w:p w14:paraId="6652D4BD" w14:textId="77777777" w:rsidR="006E086E" w:rsidRDefault="006E086E" w:rsidP="006E086E">
      <w:pPr>
        <w:ind w:left="360"/>
        <w:rPr>
          <w:lang w:val="en-GB" w:eastAsia="zh-CN"/>
        </w:rPr>
      </w:pPr>
      <w:r>
        <w:rPr>
          <w:rFonts w:hint="eastAsia"/>
          <w:lang w:val="en-GB" w:eastAsia="zh-CN"/>
        </w:rPr>
        <w:t>In RAN1#117 meeting, the following conclusion was made:</w:t>
      </w:r>
    </w:p>
    <w:tbl>
      <w:tblPr>
        <w:tblStyle w:val="TableGrid"/>
        <w:tblW w:w="0" w:type="auto"/>
        <w:tblInd w:w="-5" w:type="dxa"/>
        <w:tblLook w:val="04A0" w:firstRow="1" w:lastRow="0" w:firstColumn="1" w:lastColumn="0" w:noHBand="0" w:noVBand="1"/>
      </w:tblPr>
      <w:tblGrid>
        <w:gridCol w:w="9967"/>
      </w:tblGrid>
      <w:tr w:rsidR="006E086E" w14:paraId="1FAAE8CF" w14:textId="77777777" w:rsidTr="00366976">
        <w:tc>
          <w:tcPr>
            <w:tcW w:w="9967" w:type="dxa"/>
          </w:tcPr>
          <w:p w14:paraId="12B84256" w14:textId="77777777" w:rsidR="006E086E" w:rsidRPr="00FC069C" w:rsidRDefault="006E086E" w:rsidP="00366976">
            <w:pPr>
              <w:spacing w:before="0" w:after="0" w:line="240" w:lineRule="auto"/>
              <w:rPr>
                <w:lang w:eastAsia="zh-CN"/>
              </w:rPr>
            </w:pPr>
            <w:r w:rsidRPr="00FC069C">
              <w:rPr>
                <w:b/>
                <w:bCs/>
                <w:lang w:val="en-CA" w:eastAsia="zh-CN"/>
              </w:rPr>
              <w:t>Conclusion</w:t>
            </w:r>
          </w:p>
          <w:p w14:paraId="41D59164" w14:textId="77777777" w:rsidR="006E086E" w:rsidRPr="00FC069C" w:rsidRDefault="006E086E" w:rsidP="00366976">
            <w:pPr>
              <w:numPr>
                <w:ilvl w:val="0"/>
                <w:numId w:val="30"/>
              </w:numPr>
              <w:spacing w:before="0" w:after="0" w:line="240" w:lineRule="auto"/>
              <w:rPr>
                <w:lang w:eastAsia="zh-CN"/>
              </w:rPr>
            </w:pPr>
            <w:r w:rsidRPr="00FC069C">
              <w:rPr>
                <w:lang w:val="en-CA" w:eastAsia="zh-CN"/>
              </w:rPr>
              <w:lastRenderedPageBreak/>
              <w:t>For the asymmetric DL sTRP/UL mTRP deployment scenario, reuse the rel-17 unified TCI/ICBM and rel-18 unified TCI framework:</w:t>
            </w:r>
          </w:p>
          <w:p w14:paraId="3937935A" w14:textId="77777777" w:rsidR="006E086E" w:rsidRPr="00FC069C" w:rsidRDefault="006E086E" w:rsidP="00366976">
            <w:pPr>
              <w:numPr>
                <w:ilvl w:val="1"/>
                <w:numId w:val="30"/>
              </w:numPr>
              <w:spacing w:before="0" w:after="0" w:line="240" w:lineRule="auto"/>
              <w:rPr>
                <w:lang w:eastAsia="zh-CN"/>
              </w:rPr>
            </w:pPr>
            <w:r w:rsidRPr="00FC069C">
              <w:rPr>
                <w:lang w:val="en-CA" w:eastAsia="zh-CN"/>
              </w:rPr>
              <w:t>When rel-17 unified TCI/ICBM is configured:</w:t>
            </w:r>
          </w:p>
          <w:p w14:paraId="241CBE5C"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FR1: one joint TCI state or {one DL TCI state + one UL TCI state} can be applied.</w:t>
            </w:r>
          </w:p>
          <w:p w14:paraId="7DBFA104"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FR2: {one DL TCI state + one UL TCI state} can be applied.</w:t>
            </w:r>
          </w:p>
          <w:p w14:paraId="3B910F3D" w14:textId="77777777" w:rsidR="006E086E" w:rsidRPr="00FC069C" w:rsidRDefault="006E086E" w:rsidP="00366976">
            <w:pPr>
              <w:numPr>
                <w:ilvl w:val="1"/>
                <w:numId w:val="30"/>
              </w:numPr>
              <w:spacing w:before="0" w:after="0" w:line="240" w:lineRule="auto"/>
              <w:rPr>
                <w:lang w:eastAsia="zh-CN"/>
              </w:rPr>
            </w:pPr>
            <w:r w:rsidRPr="00FC069C">
              <w:rPr>
                <w:lang w:val="en-CA" w:eastAsia="zh-CN"/>
              </w:rPr>
              <w:t>When rel-18 unified TCI is configured:</w:t>
            </w:r>
          </w:p>
          <w:p w14:paraId="47026982"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FR1: up to two joint TCI states or {one DL TCI state + up to two UL TCI state} can be applied.</w:t>
            </w:r>
          </w:p>
          <w:p w14:paraId="42966B9B"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FR2: {one DL TCI state + up to two UL TCI states} can be applied.</w:t>
            </w:r>
          </w:p>
        </w:tc>
      </w:tr>
    </w:tbl>
    <w:p w14:paraId="7AB21C52" w14:textId="77777777" w:rsidR="006E086E" w:rsidRDefault="006E086E" w:rsidP="006E086E">
      <w:pPr>
        <w:jc w:val="both"/>
        <w:rPr>
          <w:lang w:val="en-GB" w:eastAsia="zh-CN"/>
        </w:rPr>
      </w:pPr>
      <w:r>
        <w:rPr>
          <w:rFonts w:hint="eastAsia"/>
          <w:lang w:val="en-GB" w:eastAsia="zh-CN"/>
        </w:rPr>
        <w:lastRenderedPageBreak/>
        <w:t>For Rel.18 unified TCI framework, when joint TCI state mode is configured, a TCI codepoint can be mapped to up to two joint TCI states and both can be used for DL channels/signals. However, for asymmetric DL sTRP and UL mTRP scenario, sTRP is assumed for DL. In this case, only single joint TCI state is needed for DL. Then which joint TCI state to use is unclear.</w:t>
      </w:r>
    </w:p>
    <w:p w14:paraId="1DF56ECD" w14:textId="77777777" w:rsidR="006E086E" w:rsidRDefault="006E086E" w:rsidP="006E086E">
      <w:pPr>
        <w:jc w:val="both"/>
        <w:rPr>
          <w:lang w:val="en-GB" w:eastAsia="zh-CN"/>
        </w:rPr>
      </w:pPr>
      <w:r>
        <w:rPr>
          <w:rFonts w:hint="eastAsia"/>
          <w:lang w:val="en-GB" w:eastAsia="zh-CN"/>
        </w:rPr>
        <w:t>In the last meeting, some company proposed that when two joint TCI states are indicated, network can indicate the same two joint TCI states for DL sTRP operation. This may not be a good solution due to the following reasons:</w:t>
      </w:r>
    </w:p>
    <w:p w14:paraId="6BA86F6F" w14:textId="77777777" w:rsidR="006E086E" w:rsidRPr="0045011F" w:rsidRDefault="006E086E" w:rsidP="006E086E">
      <w:pPr>
        <w:pStyle w:val="ListParagraph"/>
        <w:numPr>
          <w:ilvl w:val="0"/>
          <w:numId w:val="31"/>
        </w:numPr>
        <w:jc w:val="both"/>
        <w:rPr>
          <w:rFonts w:ascii="Times New Roman" w:hAnsi="Times New Roman"/>
          <w:sz w:val="20"/>
          <w:szCs w:val="20"/>
          <w:lang w:val="en-GB" w:eastAsia="zh-CN"/>
        </w:rPr>
      </w:pPr>
      <w:r w:rsidRPr="0089639D">
        <w:rPr>
          <w:rFonts w:ascii="Times New Roman" w:eastAsiaTheme="minorEastAsia" w:hAnsi="Times New Roman"/>
          <w:sz w:val="20"/>
          <w:szCs w:val="20"/>
          <w:lang w:val="en-GB" w:eastAsia="zh-CN"/>
        </w:rPr>
        <w:t xml:space="preserve">Although </w:t>
      </w:r>
      <w:r>
        <w:rPr>
          <w:rFonts w:ascii="Times New Roman" w:eastAsiaTheme="minorEastAsia" w:hAnsi="Times New Roman" w:hint="eastAsia"/>
          <w:sz w:val="20"/>
          <w:szCs w:val="20"/>
          <w:lang w:val="en-GB" w:eastAsia="zh-CN"/>
        </w:rPr>
        <w:t>sTRP operation is assumed for DL channels/signals, mTRP operation are supported for UL channels/signals, if two joint TCI states are the same, it is not clear how to support UL mTRP operation.</w:t>
      </w:r>
    </w:p>
    <w:p w14:paraId="37C7E1AC" w14:textId="77777777" w:rsidR="006E086E" w:rsidRPr="003A5339" w:rsidRDefault="006E086E" w:rsidP="006E086E">
      <w:pPr>
        <w:pStyle w:val="ListParagraph"/>
        <w:numPr>
          <w:ilvl w:val="0"/>
          <w:numId w:val="31"/>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Based on the existing specification, when unified TCI framework is configured and UE is indicated with two joint TCI states, if the UE receives a TCI codepoint mapped to a first joint TCI state or a second joint TCI state, the UE shall update the first or the second joint TCI state mapped to the TCI codepoint and keep the previously indicated first or second TCI state that is not updated by the TCI codepoint. In this case, even if network can indicate the same two joint TCI states for a TCI codepoint, the two joint TCI states may become different after UE receives another TCI codepoint mapped to a single joint TCI state where only one of the two joint TCI states is updated while the other joint TCI state is kept unchanged. This is illustrated in Fig.2. </w:t>
      </w:r>
      <w:r>
        <w:rPr>
          <w:rFonts w:ascii="Times New Roman" w:eastAsiaTheme="minorEastAsia" w:hAnsi="Times New Roman"/>
          <w:sz w:val="20"/>
          <w:szCs w:val="20"/>
          <w:lang w:val="en-GB" w:eastAsia="zh-CN"/>
        </w:rPr>
        <w:t>Although</w:t>
      </w:r>
      <w:r>
        <w:rPr>
          <w:rFonts w:ascii="Times New Roman" w:eastAsiaTheme="minorEastAsia" w:hAnsi="Times New Roman" w:hint="eastAsia"/>
          <w:sz w:val="20"/>
          <w:szCs w:val="20"/>
          <w:lang w:val="en-GB" w:eastAsia="zh-CN"/>
        </w:rPr>
        <w:t xml:space="preserve"> the two joint TCI states (e.g., joint TCI state #1) indicated by TCI codepoint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000</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are the same, the indicated TCI states (joint TCI state#1 and joint TCI state #2) become different once UE receives another TCI codepoint mapped to a single joint TCI state different from the previously indicated joint TCI state.</w:t>
      </w:r>
    </w:p>
    <w:p w14:paraId="0A295024" w14:textId="77777777" w:rsidR="006E086E" w:rsidRPr="003A5339" w:rsidRDefault="006E086E" w:rsidP="006E086E">
      <w:pPr>
        <w:jc w:val="both"/>
        <w:rPr>
          <w:lang w:val="en-GB" w:eastAsia="zh-CN"/>
        </w:rPr>
      </w:pPr>
      <w:r>
        <w:rPr>
          <w:noProof/>
          <w:lang w:val="en-GB" w:eastAsia="zh-CN"/>
        </w:rPr>
        <w:drawing>
          <wp:inline distT="0" distB="0" distL="0" distR="0" wp14:anchorId="4AD7CA5E" wp14:editId="6485E808">
            <wp:extent cx="6515378" cy="1170185"/>
            <wp:effectExtent l="0" t="0" r="0" b="0"/>
            <wp:docPr id="161705950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59501" name="Picture 2"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216" cy="1189733"/>
                    </a:xfrm>
                    <a:prstGeom prst="rect">
                      <a:avLst/>
                    </a:prstGeom>
                    <a:noFill/>
                  </pic:spPr>
                </pic:pic>
              </a:graphicData>
            </a:graphic>
          </wp:inline>
        </w:drawing>
      </w:r>
    </w:p>
    <w:p w14:paraId="6DF42195" w14:textId="77777777" w:rsidR="006E086E" w:rsidRPr="000028F1" w:rsidRDefault="006E086E" w:rsidP="006E086E">
      <w:pPr>
        <w:jc w:val="center"/>
        <w:rPr>
          <w:lang w:val="en-GB" w:eastAsia="zh-CN"/>
        </w:rPr>
      </w:pPr>
      <w:r>
        <w:rPr>
          <w:rFonts w:hint="eastAsia"/>
          <w:lang w:val="en-GB" w:eastAsia="zh-CN"/>
        </w:rPr>
        <w:t>Fig.2 Example on Rel.18 unified TCI state update for asymmetric DL sTRP</w:t>
      </w:r>
    </w:p>
    <w:p w14:paraId="49B94D49" w14:textId="77777777" w:rsidR="006E086E" w:rsidRDefault="006E086E" w:rsidP="006E086E">
      <w:pPr>
        <w:jc w:val="both"/>
        <w:rPr>
          <w:lang w:val="en-GB" w:eastAsia="zh-CN"/>
        </w:rPr>
      </w:pPr>
      <w:r>
        <w:rPr>
          <w:rFonts w:hint="eastAsia"/>
          <w:lang w:val="en-GB" w:eastAsia="zh-CN"/>
        </w:rPr>
        <w:t>Considering the above, a default joint TCI state is needed for DL when two joint TCI states are indicated. A simple rule is to use the first indicated joint TCI state.</w:t>
      </w:r>
    </w:p>
    <w:p w14:paraId="64D6C29B" w14:textId="77777777" w:rsidR="006E086E" w:rsidRDefault="006E086E" w:rsidP="006E086E">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sTRP and UL mTRP scenario, if two joint TCI states are indicated, the first indicated joint TCI state is used for DL.</w:t>
      </w:r>
    </w:p>
    <w:p w14:paraId="1DF4B364" w14:textId="77777777" w:rsidR="006E086E" w:rsidRDefault="006E086E" w:rsidP="006E086E">
      <w:pPr>
        <w:jc w:val="both"/>
        <w:rPr>
          <w:lang w:val="en-GB" w:eastAsia="zh-CN"/>
        </w:rPr>
      </w:pPr>
      <w:r>
        <w:rPr>
          <w:rFonts w:hint="eastAsia"/>
          <w:lang w:val="en-GB" w:eastAsia="zh-CN"/>
        </w:rPr>
        <w:t>For Rel.18 unified TCI framework, w</w:t>
      </w:r>
      <w:r w:rsidRPr="00B945EF">
        <w:rPr>
          <w:rFonts w:hint="eastAsia"/>
          <w:lang w:val="en-GB" w:eastAsia="zh-CN"/>
        </w:rPr>
        <w:t xml:space="preserve">hen separate </w:t>
      </w:r>
      <w:r>
        <w:rPr>
          <w:rFonts w:hint="eastAsia"/>
          <w:lang w:val="en-GB" w:eastAsia="zh-CN"/>
        </w:rPr>
        <w:t>TCI state mode is configured, a TCI codepoint can be mapped to up to two DL TCI states and up to two UL TCI states. However, only one DL TCI state is needed considering DL sTRP operation is assumed for Rel.19 asymmetric scenario. To address this, some company proposed that network can indicate the same two DL TCI states for DL sTRP operation. The similar issue as for joint TCI state that the two DL TCI states may become different may occur when UE receives another TCI codepoint mapped to a single DL TCI state. Therefore, restricting the two DL TCI states to be the same may not be a good solution. Considering only one DL TCI state is needed, one simple way is to restrict that a TCI codepoint can be mapped to up to one DL TCI state and up to two UL TCI states. In this case, there is no ambiguity on which DL TCI state should be used since there is up to one indicated DL TCI state.</w:t>
      </w:r>
    </w:p>
    <w:p w14:paraId="4F92B933" w14:textId="77777777" w:rsidR="006E086E" w:rsidRPr="002E08BA" w:rsidRDefault="006E086E" w:rsidP="006E086E">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sTRP and UL mTRP scenario, if Rel.18 unified TCI framework is configured, a TCI codepoint is mapped to up to one DL TCI state and up to two UL TCI states. </w:t>
      </w:r>
    </w:p>
    <w:p w14:paraId="224BF6DC" w14:textId="20F44C87" w:rsidR="00F43262" w:rsidRDefault="00C10614" w:rsidP="00A63DC4">
      <w:pPr>
        <w:pStyle w:val="Heading2"/>
        <w:rPr>
          <w:rFonts w:cs="Arial"/>
        </w:rPr>
      </w:pPr>
      <w:r w:rsidRPr="0066283F">
        <w:rPr>
          <w:rFonts w:cs="Arial"/>
        </w:rPr>
        <w:lastRenderedPageBreak/>
        <w:t xml:space="preserve">Close-loop </w:t>
      </w:r>
      <w:r w:rsidR="00573476">
        <w:rPr>
          <w:rFonts w:cs="Arial"/>
        </w:rPr>
        <w:t>p</w:t>
      </w:r>
      <w:r w:rsidRPr="0066283F">
        <w:rPr>
          <w:rFonts w:cs="Arial"/>
        </w:rPr>
        <w:t>ower control enhancement for SRS</w:t>
      </w:r>
    </w:p>
    <w:p w14:paraId="7C5D2BC2" w14:textId="77777777" w:rsidR="00062CCD" w:rsidRPr="003A5936" w:rsidRDefault="00062CCD" w:rsidP="00062CCD">
      <w:pPr>
        <w:jc w:val="both"/>
        <w:rPr>
          <w:lang w:val="en-GB" w:eastAsia="zh-CN"/>
        </w:rPr>
      </w:pPr>
      <w:r w:rsidRPr="003A5936">
        <w:rPr>
          <w:rFonts w:hint="eastAsia"/>
          <w:lang w:val="en-GB" w:eastAsia="zh-CN"/>
        </w:rPr>
        <w:t>In RAN1#117 meeting, the following have been agreed:</w:t>
      </w:r>
    </w:p>
    <w:tbl>
      <w:tblPr>
        <w:tblStyle w:val="TableGrid"/>
        <w:tblW w:w="0" w:type="auto"/>
        <w:tblLook w:val="04A0" w:firstRow="1" w:lastRow="0" w:firstColumn="1" w:lastColumn="0" w:noHBand="0" w:noVBand="1"/>
      </w:tblPr>
      <w:tblGrid>
        <w:gridCol w:w="9962"/>
      </w:tblGrid>
      <w:tr w:rsidR="00062CCD" w14:paraId="4F3038AA" w14:textId="77777777" w:rsidTr="00366976">
        <w:tc>
          <w:tcPr>
            <w:tcW w:w="9962" w:type="dxa"/>
          </w:tcPr>
          <w:p w14:paraId="1D64A28C" w14:textId="77777777" w:rsidR="00062CCD" w:rsidRPr="00B4081E" w:rsidRDefault="00062CCD" w:rsidP="00366976">
            <w:pPr>
              <w:overflowPunct/>
              <w:autoSpaceDE/>
              <w:autoSpaceDN/>
              <w:adjustRightInd/>
              <w:spacing w:before="96" w:after="0" w:line="228" w:lineRule="auto"/>
              <w:textAlignment w:val="auto"/>
              <w:rPr>
                <w:rFonts w:eastAsia="Times New Roman"/>
                <w:sz w:val="12"/>
                <w:szCs w:val="12"/>
                <w:lang w:eastAsia="zh-CN"/>
              </w:rPr>
            </w:pPr>
            <w:r w:rsidRPr="00B4081E">
              <w:rPr>
                <w:rFonts w:ascii="Times" w:eastAsia="DengXian" w:hAnsi="Times"/>
                <w:b/>
                <w:bCs/>
                <w:color w:val="000000"/>
                <w:kern w:val="24"/>
                <w:highlight w:val="green"/>
                <w:lang w:val="en-GB" w:eastAsia="zh-CN"/>
              </w:rPr>
              <w:t>Agreement</w:t>
            </w:r>
          </w:p>
          <w:p w14:paraId="38BC8C15" w14:textId="77777777" w:rsidR="00062CCD" w:rsidRPr="00B4081E" w:rsidRDefault="00062CCD" w:rsidP="00366976">
            <w:pPr>
              <w:numPr>
                <w:ilvl w:val="0"/>
                <w:numId w:val="26"/>
              </w:numPr>
              <w:spacing w:before="0" w:after="0" w:line="240" w:lineRule="auto"/>
              <w:rPr>
                <w:rFonts w:eastAsia="Times New Roman"/>
                <w:szCs w:val="12"/>
                <w:lang w:eastAsia="zh-CN"/>
              </w:rPr>
            </w:pPr>
            <w:r w:rsidRPr="00B4081E">
              <w:rPr>
                <w:rFonts w:ascii="Times" w:eastAsia="DengXian" w:hAnsi="Times" w:cs="Arial"/>
                <w:color w:val="000000"/>
                <w:kern w:val="24"/>
                <w:lang w:val="en-CA" w:eastAsia="zh-CN"/>
              </w:rPr>
              <w:t>Introduce a new RRC parameter per BWP/CC to indicate that two separate SRS CLPC adjustment states are configured for SRS in a BWP/CC</w:t>
            </w:r>
          </w:p>
          <w:p w14:paraId="3456D673" w14:textId="77777777" w:rsidR="00062CCD" w:rsidRPr="00B4081E" w:rsidRDefault="00062CCD" w:rsidP="00366976">
            <w:pPr>
              <w:spacing w:before="0" w:after="0" w:line="240" w:lineRule="auto"/>
              <w:rPr>
                <w:b/>
                <w:bCs/>
                <w:highlight w:val="green"/>
                <w:lang w:eastAsia="zh-CN"/>
              </w:rPr>
            </w:pPr>
          </w:p>
          <w:p w14:paraId="026DC4EF" w14:textId="77777777" w:rsidR="00062CCD" w:rsidRPr="00DE6059" w:rsidRDefault="00062CCD" w:rsidP="00366976">
            <w:pPr>
              <w:spacing w:before="0" w:after="0" w:line="240" w:lineRule="auto"/>
              <w:rPr>
                <w:lang w:eastAsia="zh-CN"/>
              </w:rPr>
            </w:pPr>
            <w:r w:rsidRPr="00DE6059">
              <w:rPr>
                <w:b/>
                <w:bCs/>
                <w:highlight w:val="green"/>
                <w:lang w:val="en-GB" w:eastAsia="zh-CN"/>
              </w:rPr>
              <w:t>Agreement</w:t>
            </w:r>
          </w:p>
          <w:p w14:paraId="4828BF6B" w14:textId="77777777" w:rsidR="00062CCD" w:rsidRPr="00DE6059" w:rsidRDefault="00062CCD" w:rsidP="00366976">
            <w:pPr>
              <w:numPr>
                <w:ilvl w:val="0"/>
                <w:numId w:val="26"/>
              </w:numPr>
              <w:spacing w:before="0" w:after="0" w:line="240" w:lineRule="auto"/>
              <w:rPr>
                <w:lang w:eastAsia="zh-CN"/>
              </w:rPr>
            </w:pPr>
            <w:r w:rsidRPr="00DE6059">
              <w:rPr>
                <w:lang w:val="en-CA" w:eastAsia="zh-CN"/>
              </w:rPr>
              <w:t>In Rel-19, the value range of starting bit of block in DCI format 2-3 is extended from 1~31 to 1~X.</w:t>
            </w:r>
          </w:p>
          <w:p w14:paraId="5E44475C" w14:textId="77777777" w:rsidR="00062CCD" w:rsidRPr="00DE6059" w:rsidRDefault="00062CCD" w:rsidP="00366976">
            <w:pPr>
              <w:numPr>
                <w:ilvl w:val="1"/>
                <w:numId w:val="26"/>
              </w:numPr>
              <w:spacing w:before="0" w:after="0" w:line="240" w:lineRule="auto"/>
              <w:rPr>
                <w:lang w:eastAsia="zh-CN"/>
              </w:rPr>
            </w:pPr>
            <w:r w:rsidRPr="00DE6059">
              <w:rPr>
                <w:lang w:val="en-CA" w:eastAsia="zh-CN"/>
              </w:rPr>
              <w:t>FFS the value of X&gt;31</w:t>
            </w:r>
          </w:p>
          <w:p w14:paraId="7C727CF2" w14:textId="77777777" w:rsidR="00062CCD" w:rsidRPr="00DE6059" w:rsidRDefault="00062CCD" w:rsidP="00366976">
            <w:pPr>
              <w:numPr>
                <w:ilvl w:val="0"/>
                <w:numId w:val="27"/>
              </w:numPr>
              <w:spacing w:before="0" w:after="0" w:line="240" w:lineRule="auto"/>
              <w:rPr>
                <w:color w:val="D9D9D9" w:themeColor="background1" w:themeShade="D9"/>
                <w:lang w:eastAsia="zh-CN"/>
              </w:rPr>
            </w:pPr>
            <w:r w:rsidRPr="00DE6059">
              <w:rPr>
                <w:lang w:val="en-CA" w:eastAsia="zh-CN"/>
              </w:rPr>
              <w:t>FFS: Condition under which the above is applicable</w:t>
            </w:r>
          </w:p>
        </w:tc>
      </w:tr>
    </w:tbl>
    <w:p w14:paraId="07FAA934" w14:textId="77777777" w:rsidR="00062CCD" w:rsidRDefault="00062CCD" w:rsidP="00062CCD">
      <w:pPr>
        <w:jc w:val="both"/>
        <w:rPr>
          <w:lang w:val="en-GB" w:eastAsia="zh-CN"/>
        </w:rPr>
      </w:pPr>
      <w:r>
        <w:rPr>
          <w:rFonts w:hint="eastAsia"/>
          <w:lang w:val="en-GB" w:eastAsia="zh-CN"/>
        </w:rPr>
        <w:t>It has agreed to support two separate SRS CLPC adjustment states for asymmetric DL/UL scenario and a new RRC parameter is introduced to indicate two separate SRS CLPC adjustment states for a UE. However, whether to support this or not should be subject to UE capability. Therefore, a UE capability needs to be introduced to assist network to decide whether two separate SRS CLPC adjustment states can be configured or not. This can be a separate UE capability.</w:t>
      </w:r>
    </w:p>
    <w:p w14:paraId="3639E265" w14:textId="77777777" w:rsidR="00062CCD" w:rsidRDefault="00062CCD" w:rsidP="00062CCD">
      <w:pPr>
        <w:jc w:val="both"/>
        <w:rPr>
          <w:lang w:val="en-GB" w:eastAsia="zh-CN"/>
        </w:rPr>
      </w:pPr>
      <w:r>
        <w:rPr>
          <w:rFonts w:hint="eastAsia"/>
          <w:lang w:val="en-GB" w:eastAsia="zh-CN"/>
        </w:rPr>
        <w:t xml:space="preserve">Another issue raised during last meeting is which value should be supported for X. </w:t>
      </w:r>
      <w:r w:rsidRPr="00B3655D">
        <w:rPr>
          <w:rFonts w:hint="eastAsia"/>
          <w:lang w:val="en-GB" w:eastAsia="zh-CN"/>
        </w:rPr>
        <w:t xml:space="preserve">In the existing specification, </w:t>
      </w:r>
      <w:r>
        <w:rPr>
          <w:rFonts w:hint="eastAsia"/>
          <w:lang w:val="en-GB" w:eastAsia="zh-CN"/>
        </w:rPr>
        <w:t xml:space="preserve">the starting bit of block in DCI format 2_3 is ranged from 1~31 which is inherited from LTE. For asymmetric DL/UL scenario, when two SRS CLPC adjustment states are configured for a BWP/CC, a 1-bit closed-loop-indicator field is introduced in the TPC command in which case the range of the staring bit in DCI format 2_3 needs to be extended. On the other hand, the number of information bits in DCI format 2_3 should be equal to or less than the payload size of DCI format 1_0 which is 46 bits for </w:t>
      </w:r>
      <w:r>
        <w:rPr>
          <w:lang w:val="en-GB" w:eastAsia="zh-CN"/>
        </w:rPr>
        <w:t>unlicensed</w:t>
      </w:r>
      <w:r>
        <w:rPr>
          <w:rFonts w:hint="eastAsia"/>
          <w:lang w:val="en-GB" w:eastAsia="zh-CN"/>
        </w:rPr>
        <w:t xml:space="preserve"> band in FR1 or FR2-2 and 44 bits otherwise. Therefore, the value of X can be extended to 45 for </w:t>
      </w:r>
      <w:r>
        <w:rPr>
          <w:lang w:val="en-GB" w:eastAsia="zh-CN"/>
        </w:rPr>
        <w:t>unlicensed</w:t>
      </w:r>
      <w:r>
        <w:rPr>
          <w:rFonts w:hint="eastAsia"/>
          <w:lang w:val="en-GB" w:eastAsia="zh-CN"/>
        </w:rPr>
        <w:t xml:space="preserve"> band in FR1 or FR2-2 and 43 otherwise. Considering X=45 doesn</w:t>
      </w:r>
      <w:r>
        <w:rPr>
          <w:lang w:val="en-GB" w:eastAsia="zh-CN"/>
        </w:rPr>
        <w:t>’</w:t>
      </w:r>
      <w:r>
        <w:rPr>
          <w:rFonts w:hint="eastAsia"/>
          <w:lang w:val="en-GB" w:eastAsia="zh-CN"/>
        </w:rPr>
        <w:t xml:space="preserve">t bring </w:t>
      </w:r>
      <w:r>
        <w:rPr>
          <w:lang w:val="en-GB" w:eastAsia="zh-CN"/>
        </w:rPr>
        <w:t>additional</w:t>
      </w:r>
      <w:r>
        <w:rPr>
          <w:rFonts w:hint="eastAsia"/>
          <w:lang w:val="en-GB" w:eastAsia="zh-CN"/>
        </w:rPr>
        <w:t xml:space="preserve"> overhead compared with X=43 but can provide more flexibility for TPC command indication, both can be supported. </w:t>
      </w:r>
    </w:p>
    <w:p w14:paraId="65AF0080" w14:textId="77777777" w:rsidR="00062CCD" w:rsidRDefault="00062CCD" w:rsidP="00062CCD">
      <w:pPr>
        <w:jc w:val="both"/>
        <w:rPr>
          <w:lang w:val="en-GB" w:eastAsia="zh-CN"/>
        </w:rPr>
      </w:pPr>
      <w:r>
        <w:rPr>
          <w:rFonts w:hint="eastAsia"/>
          <w:lang w:val="en-GB" w:eastAsia="zh-CN"/>
        </w:rPr>
        <w:t xml:space="preserve">In addition, it is FFS under which condition the above is </w:t>
      </w:r>
      <w:r>
        <w:rPr>
          <w:lang w:val="en-GB" w:eastAsia="zh-CN"/>
        </w:rPr>
        <w:t>applicable</w:t>
      </w:r>
      <w:r>
        <w:rPr>
          <w:rFonts w:hint="eastAsia"/>
          <w:lang w:val="en-GB" w:eastAsia="zh-CN"/>
        </w:rPr>
        <w:t>. In our view, whether to support extended X value should be up to UE capability. Such UE capability can be independent from two separate SRS CLPC adjustment states.</w:t>
      </w:r>
    </w:p>
    <w:p w14:paraId="05B3171B" w14:textId="77777777" w:rsidR="00062CCD" w:rsidRPr="00431E24" w:rsidRDefault="00062CCD" w:rsidP="00062CCD">
      <w:pPr>
        <w:jc w:val="both"/>
        <w:rPr>
          <w:b/>
          <w:bCs/>
          <w:lang w:val="en-GB" w:eastAsia="zh-CN"/>
        </w:rPr>
      </w:pPr>
      <w:r w:rsidRPr="00431E24">
        <w:rPr>
          <w:rFonts w:hint="eastAsia"/>
          <w:b/>
          <w:bCs/>
          <w:iCs/>
          <w:u w:val="single"/>
          <w:lang w:val="en-GB" w:eastAsia="zh-CN"/>
        </w:rPr>
        <w:t xml:space="preserve">Proposal </w:t>
      </w:r>
      <w:r>
        <w:rPr>
          <w:rFonts w:hint="eastAsia"/>
          <w:b/>
          <w:bCs/>
          <w:iCs/>
          <w:u w:val="single"/>
          <w:lang w:val="en-GB" w:eastAsia="zh-CN"/>
        </w:rPr>
        <w:t>3</w:t>
      </w:r>
      <w:r w:rsidRPr="00431E24">
        <w:rPr>
          <w:rFonts w:hint="eastAsia"/>
          <w:b/>
          <w:bCs/>
          <w:iCs/>
          <w:lang w:val="en-GB" w:eastAsia="zh-CN"/>
        </w:rPr>
        <w:t xml:space="preserve">: To assist </w:t>
      </w:r>
      <w:r w:rsidRPr="00431E24">
        <w:rPr>
          <w:b/>
          <w:bCs/>
          <w:iCs/>
          <w:lang w:val="en-GB" w:eastAsia="zh-CN"/>
        </w:rPr>
        <w:t>network</w:t>
      </w:r>
      <w:r w:rsidRPr="00431E24">
        <w:rPr>
          <w:rFonts w:hint="eastAsia"/>
          <w:b/>
          <w:bCs/>
          <w:iCs/>
          <w:lang w:val="en-GB" w:eastAsia="zh-CN"/>
        </w:rPr>
        <w:t xml:space="preserve"> to configure separate SRS CLPC adjustment states for a UE, a separate UE capability on two</w:t>
      </w:r>
      <w:r w:rsidRPr="00431E24">
        <w:rPr>
          <w:rFonts w:hint="eastAsia"/>
          <w:b/>
          <w:bCs/>
          <w:lang w:val="en-GB" w:eastAsia="zh-CN"/>
        </w:rPr>
        <w:t xml:space="preserve"> separate SRS CLPC adjustment states is supported.</w:t>
      </w:r>
    </w:p>
    <w:p w14:paraId="428A09CD" w14:textId="77777777" w:rsidR="00062CCD" w:rsidRPr="00431E24" w:rsidRDefault="00062CCD" w:rsidP="00062CCD">
      <w:pPr>
        <w:jc w:val="both"/>
        <w:rPr>
          <w:b/>
          <w:bCs/>
          <w:lang w:val="en-GB" w:eastAsia="zh-CN"/>
        </w:rPr>
      </w:pPr>
      <w:r w:rsidRPr="000671A1">
        <w:rPr>
          <w:rFonts w:hint="eastAsia"/>
          <w:b/>
          <w:bCs/>
          <w:u w:val="single"/>
          <w:lang w:val="en-GB" w:eastAsia="zh-CN"/>
        </w:rPr>
        <w:t>Proposal 4</w:t>
      </w:r>
      <w:r w:rsidRPr="00431E24">
        <w:rPr>
          <w:rFonts w:hint="eastAsia"/>
          <w:b/>
          <w:bCs/>
          <w:lang w:val="en-GB" w:eastAsia="zh-CN"/>
        </w:rPr>
        <w:t xml:space="preserve">: The value of X=45 is supported for </w:t>
      </w:r>
      <w:r w:rsidRPr="00431E24">
        <w:rPr>
          <w:b/>
          <w:bCs/>
          <w:lang w:val="en-GB" w:eastAsia="zh-CN"/>
        </w:rPr>
        <w:t>unlicensed</w:t>
      </w:r>
      <w:r w:rsidRPr="00431E24">
        <w:rPr>
          <w:rFonts w:hint="eastAsia"/>
          <w:b/>
          <w:bCs/>
          <w:lang w:val="en-GB" w:eastAsia="zh-CN"/>
        </w:rPr>
        <w:t xml:space="preserve"> band in FR1 or FR2-2 and the value of X=43 is supported otherwise.</w:t>
      </w:r>
    </w:p>
    <w:p w14:paraId="44A6D0A5" w14:textId="77777777" w:rsidR="00062CCD" w:rsidRPr="0053042B" w:rsidRDefault="00062CCD" w:rsidP="00062CCD">
      <w:pPr>
        <w:pStyle w:val="ListParagraph"/>
        <w:numPr>
          <w:ilvl w:val="0"/>
          <w:numId w:val="28"/>
        </w:numPr>
        <w:spacing w:after="240"/>
        <w:ind w:left="714" w:hanging="357"/>
        <w:jc w:val="both"/>
        <w:rPr>
          <w:rFonts w:ascii="Times New Roman" w:hAnsi="Times New Roman"/>
          <w:b/>
          <w:bCs/>
          <w:sz w:val="20"/>
          <w:szCs w:val="20"/>
          <w:lang w:val="en-GB" w:eastAsia="zh-CN"/>
        </w:rPr>
      </w:pPr>
      <w:r w:rsidRPr="00431E24">
        <w:rPr>
          <w:rFonts w:ascii="Times New Roman" w:eastAsiaTheme="minorEastAsia" w:hAnsi="Times New Roman"/>
          <w:b/>
          <w:bCs/>
          <w:sz w:val="20"/>
          <w:szCs w:val="20"/>
          <w:lang w:val="en-GB" w:eastAsia="zh-CN"/>
        </w:rPr>
        <w:t xml:space="preserve">The above is subject to </w:t>
      </w:r>
      <w:r w:rsidRPr="006E24EF">
        <w:rPr>
          <w:rFonts w:ascii="Times New Roman" w:eastAsiaTheme="minorEastAsia" w:hAnsi="Times New Roman"/>
          <w:b/>
          <w:bCs/>
          <w:sz w:val="20"/>
          <w:szCs w:val="20"/>
          <w:lang w:val="en-GB" w:eastAsia="zh-CN"/>
        </w:rPr>
        <w:t>a separate UE capability</w:t>
      </w:r>
      <w:r>
        <w:rPr>
          <w:rFonts w:ascii="Times New Roman" w:eastAsiaTheme="minorEastAsia" w:hAnsi="Times New Roman" w:hint="eastAsia"/>
          <w:b/>
          <w:bCs/>
          <w:sz w:val="20"/>
          <w:szCs w:val="20"/>
          <w:lang w:val="en-GB" w:eastAsia="zh-CN"/>
        </w:rPr>
        <w:t xml:space="preserve"> and independent from two separate SRS CLPC adjustment states.</w:t>
      </w:r>
    </w:p>
    <w:p w14:paraId="4E9F153E" w14:textId="77777777" w:rsidR="00062CCD" w:rsidRDefault="00062CCD" w:rsidP="00062CCD">
      <w:pPr>
        <w:jc w:val="both"/>
        <w:rPr>
          <w:lang w:val="en-GB" w:eastAsia="zh-CN"/>
        </w:rPr>
      </w:pPr>
      <w:r>
        <w:rPr>
          <w:rFonts w:hint="eastAsia"/>
          <w:lang w:val="en-GB" w:eastAsia="zh-CN"/>
        </w:rPr>
        <w:t xml:space="preserve">For </w:t>
      </w:r>
      <w:r w:rsidRPr="00B12A46">
        <w:rPr>
          <w:rFonts w:hint="eastAsia"/>
          <w:lang w:val="en-GB" w:eastAsia="zh-CN"/>
        </w:rPr>
        <w:t>Rel.15</w:t>
      </w:r>
      <w:r>
        <w:rPr>
          <w:rFonts w:hint="eastAsia"/>
          <w:lang w:val="en-GB" w:eastAsia="zh-CN"/>
        </w:rPr>
        <w:t xml:space="preserve"> and Rel.16, the </w:t>
      </w:r>
      <w:r w:rsidRPr="00FD5334">
        <w:rPr>
          <w:rFonts w:hint="eastAsia"/>
          <w:i/>
          <w:iCs/>
          <w:lang w:val="en-GB" w:eastAsia="zh-CN"/>
        </w:rPr>
        <w:t>spatialrelationinfo</w:t>
      </w:r>
      <w:r>
        <w:rPr>
          <w:rFonts w:hint="eastAsia"/>
          <w:lang w:val="en-GB" w:eastAsia="zh-CN"/>
        </w:rPr>
        <w:t xml:space="preserve"> is optionally configured for SRS for beam management. In this case, if </w:t>
      </w:r>
      <w:r w:rsidRPr="003F0F83">
        <w:rPr>
          <w:rFonts w:hint="eastAsia"/>
          <w:i/>
          <w:iCs/>
          <w:lang w:val="en-GB" w:eastAsia="zh-CN"/>
        </w:rPr>
        <w:t>spatialrelationinfo</w:t>
      </w:r>
      <w:r>
        <w:rPr>
          <w:rFonts w:hint="eastAsia"/>
          <w:lang w:val="en-GB" w:eastAsia="zh-CN"/>
        </w:rPr>
        <w:t xml:space="preserve"> is not provided, how to determine the Tx beam can be up to UE implementation. However, when unified TCI state is configured, and the SRS resource set is not configured to follow indicated TCI state, the power control related parameters are determined based on the TCI state associated with the SRS resource with the lowest ID in the SRS resource set. In this case, at least a TCI state needs to be provided for the SRS resource with the lowest ID in the SRS resource set. In addition, for the asymmetric DL sTRP and UL mTRP scenario, for initial beam acquisition, DL RS cannot be used as the source RS in the TCI states associated with SRS resources since there is no DL RS from UL TRP. In this case, one natural solution is to leave the Tx beam determination for beam management SRS up to UE implementation which is already supported in Rel.15 and Rel.16. For unified TCI framework, one potential issue is that since at least one TCI state needs to be provided for the SRS resource with lowest ID, it is unclear how the network determines which Tx beam or QCL source RS to indicate for the at least one TCI state considering the QCL source RS in the joint/UL TCI state is mandatory. To minimize the specification impact, one simple solution is to allow the network optionally configure the QCL source RS in the joint/UL TCI state for beam management SRS. If QCL source RS is not configured in a joint/UL TCI state associated with the beam management SRS, the Tx beam for SRS transmission is up to UE implementation.</w:t>
      </w:r>
    </w:p>
    <w:p w14:paraId="47FEDA6B" w14:textId="77777777" w:rsidR="00062CCD" w:rsidRPr="00073687" w:rsidRDefault="00062CCD" w:rsidP="00062CCD">
      <w:pPr>
        <w:jc w:val="both"/>
        <w:rPr>
          <w:b/>
          <w:bCs/>
          <w:lang w:val="en-GB" w:eastAsia="zh-CN"/>
        </w:rPr>
      </w:pPr>
      <w:bookmarkStart w:id="3" w:name="_Hlk174095861"/>
      <w:r w:rsidRPr="00FC2620">
        <w:rPr>
          <w:rFonts w:hint="eastAsia"/>
          <w:b/>
          <w:bCs/>
          <w:u w:val="single"/>
          <w:lang w:val="en-GB" w:eastAsia="zh-CN"/>
        </w:rPr>
        <w:t>Proposal 5</w:t>
      </w:r>
      <w:r w:rsidRPr="00FC2620">
        <w:rPr>
          <w:rFonts w:hint="eastAsia"/>
          <w:b/>
          <w:bCs/>
          <w:lang w:val="en-GB" w:eastAsia="zh-CN"/>
        </w:rPr>
        <w:t>:</w:t>
      </w:r>
      <w:r w:rsidRPr="00FC2620">
        <w:rPr>
          <w:b/>
          <w:bCs/>
          <w:lang w:val="en-GB" w:eastAsia="zh-CN"/>
        </w:rPr>
        <w:t xml:space="preserve"> For the asymmetric DL sTRP/UL mTRP scenarios</w:t>
      </w:r>
      <w:r w:rsidRPr="00FC2620">
        <w:rPr>
          <w:rFonts w:hint="eastAsia"/>
          <w:b/>
          <w:bCs/>
          <w:lang w:val="en-GB" w:eastAsia="zh-CN"/>
        </w:rPr>
        <w:t xml:space="preserve">, the </w:t>
      </w:r>
      <w:r>
        <w:rPr>
          <w:rFonts w:hint="eastAsia"/>
          <w:b/>
          <w:bCs/>
          <w:lang w:val="en-GB" w:eastAsia="zh-CN"/>
        </w:rPr>
        <w:t xml:space="preserve">QCL </w:t>
      </w:r>
      <w:r w:rsidRPr="00FC2620">
        <w:rPr>
          <w:rFonts w:hint="eastAsia"/>
          <w:b/>
          <w:bCs/>
          <w:lang w:val="en-GB" w:eastAsia="zh-CN"/>
        </w:rPr>
        <w:t>source RS in the joint/UL TCI state can be optionally configured for beam management SRS.</w:t>
      </w:r>
      <w:r w:rsidRPr="00073687">
        <w:rPr>
          <w:rFonts w:hint="eastAsia"/>
          <w:b/>
          <w:bCs/>
          <w:lang w:val="en-GB" w:eastAsia="zh-CN"/>
        </w:rPr>
        <w:t xml:space="preserve"> </w:t>
      </w:r>
    </w:p>
    <w:bookmarkEnd w:id="3"/>
    <w:p w14:paraId="36C69C0B" w14:textId="77777777" w:rsidR="00062CCD" w:rsidRPr="00062CCD" w:rsidRDefault="00062CCD" w:rsidP="00062CCD">
      <w:pPr>
        <w:rPr>
          <w:lang w:val="en-GB"/>
        </w:rPr>
      </w:pPr>
    </w:p>
    <w:p w14:paraId="615770A7" w14:textId="3897A60B" w:rsidR="003032D5" w:rsidRDefault="00F120F5" w:rsidP="00A63DC4">
      <w:pPr>
        <w:pStyle w:val="Heading2"/>
        <w:rPr>
          <w:lang w:eastAsia="zh-CN"/>
        </w:rPr>
      </w:pPr>
      <w:r>
        <w:rPr>
          <w:rFonts w:hint="eastAsia"/>
          <w:lang w:eastAsia="zh-CN"/>
        </w:rPr>
        <w:lastRenderedPageBreak/>
        <w:t xml:space="preserve">Remaining issue on </w:t>
      </w:r>
      <w:r w:rsidR="00983F10">
        <w:rPr>
          <w:rFonts w:hint="eastAsia"/>
          <w:lang w:eastAsia="zh-CN"/>
        </w:rPr>
        <w:t>uplink power control</w:t>
      </w:r>
      <w:r w:rsidR="00A65F62">
        <w:rPr>
          <w:rFonts w:hint="eastAsia"/>
          <w:lang w:eastAsia="zh-CN"/>
        </w:rPr>
        <w:t xml:space="preserve"> </w:t>
      </w:r>
    </w:p>
    <w:p w14:paraId="0A4910D6" w14:textId="77777777" w:rsidR="00294AE0" w:rsidRDefault="00294AE0" w:rsidP="00294AE0">
      <w:pPr>
        <w:jc w:val="both"/>
        <w:rPr>
          <w:lang w:val="en-GB" w:eastAsia="zh-CN"/>
        </w:rPr>
      </w:pPr>
      <w:r>
        <w:rPr>
          <w:rFonts w:hint="eastAsia"/>
          <w:lang w:val="en-GB" w:eastAsia="zh-CN"/>
        </w:rPr>
        <w:t>In RAN1#117 meeting, the following was agreed:</w:t>
      </w:r>
    </w:p>
    <w:tbl>
      <w:tblPr>
        <w:tblStyle w:val="TableGrid"/>
        <w:tblW w:w="0" w:type="auto"/>
        <w:tblLook w:val="04A0" w:firstRow="1" w:lastRow="0" w:firstColumn="1" w:lastColumn="0" w:noHBand="0" w:noVBand="1"/>
      </w:tblPr>
      <w:tblGrid>
        <w:gridCol w:w="9962"/>
      </w:tblGrid>
      <w:tr w:rsidR="00294AE0" w14:paraId="3CADD96E" w14:textId="77777777" w:rsidTr="00366976">
        <w:tc>
          <w:tcPr>
            <w:tcW w:w="9962" w:type="dxa"/>
          </w:tcPr>
          <w:p w14:paraId="3017A494" w14:textId="77777777" w:rsidR="00294AE0" w:rsidRPr="00F9589F" w:rsidRDefault="00294AE0" w:rsidP="00366976">
            <w:pPr>
              <w:spacing w:before="0" w:after="0"/>
              <w:rPr>
                <w:lang w:eastAsia="zh-CN"/>
              </w:rPr>
            </w:pPr>
            <w:r w:rsidRPr="00F9589F">
              <w:rPr>
                <w:b/>
                <w:bCs/>
                <w:highlight w:val="green"/>
                <w:lang w:val="en-GB" w:eastAsia="zh-CN"/>
              </w:rPr>
              <w:t>Agreement</w:t>
            </w:r>
          </w:p>
          <w:p w14:paraId="16119C82" w14:textId="77777777" w:rsidR="00294AE0" w:rsidRPr="00F9589F" w:rsidRDefault="00294AE0" w:rsidP="00366976">
            <w:pPr>
              <w:numPr>
                <w:ilvl w:val="0"/>
                <w:numId w:val="32"/>
              </w:numPr>
              <w:rPr>
                <w:lang w:eastAsia="zh-CN"/>
              </w:rPr>
            </w:pPr>
            <w:r w:rsidRPr="00F9589F">
              <w:rPr>
                <w:lang w:val="en-GB"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tc>
      </w:tr>
    </w:tbl>
    <w:p w14:paraId="747B1F42" w14:textId="77777777" w:rsidR="00294AE0" w:rsidRDefault="00294AE0" w:rsidP="00294AE0">
      <w:pPr>
        <w:jc w:val="both"/>
        <w:rPr>
          <w:lang w:val="en-GB" w:eastAsia="zh-CN"/>
        </w:rPr>
      </w:pPr>
      <w:r>
        <w:rPr>
          <w:rFonts w:hint="eastAsia"/>
          <w:lang w:val="en-GB" w:eastAsia="zh-CN"/>
        </w:rPr>
        <w:t>For Type-1 PHR, pathloss offset needs to be considered in PHR calculation considering PUSCH can be transmitted to DL TRP or UL TRP. Based on existing specification, if UE determines a Type-1 PHR is based on actual PUSCH transmission, the UE computes the Type-1 PHR as:</w:t>
      </w:r>
    </w:p>
    <w:p w14:paraId="326B2010" w14:textId="77777777" w:rsidR="00294AE0" w:rsidRPr="00136966" w:rsidRDefault="00294AE0" w:rsidP="00294AE0">
      <w:pPr>
        <w:jc w:val="both"/>
        <w:rPr>
          <w:lang w:val="en-GB" w:eastAsia="zh-CN"/>
        </w:rPr>
      </w:pPr>
      <w:r w:rsidRPr="00EC1E20">
        <w:rPr>
          <w:noProof/>
          <w:lang w:val="en-GB" w:eastAsia="zh-CN"/>
        </w:rPr>
        <w:drawing>
          <wp:inline distT="0" distB="0" distL="0" distR="0" wp14:anchorId="16C6D02A" wp14:editId="642C95A0">
            <wp:extent cx="6332220" cy="443865"/>
            <wp:effectExtent l="0" t="0" r="0" b="0"/>
            <wp:docPr id="410250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50951" name=""/>
                    <pic:cNvPicPr/>
                  </pic:nvPicPr>
                  <pic:blipFill>
                    <a:blip r:embed="rId14"/>
                    <a:stretch>
                      <a:fillRect/>
                    </a:stretch>
                  </pic:blipFill>
                  <pic:spPr>
                    <a:xfrm>
                      <a:off x="0" y="0"/>
                      <a:ext cx="6332220" cy="443865"/>
                    </a:xfrm>
                    <a:prstGeom prst="rect">
                      <a:avLst/>
                    </a:prstGeom>
                  </pic:spPr>
                </pic:pic>
              </a:graphicData>
            </a:graphic>
          </wp:inline>
        </w:drawing>
      </w:r>
    </w:p>
    <w:p w14:paraId="52B9CDAB" w14:textId="77777777" w:rsidR="00294AE0" w:rsidRDefault="00294AE0" w:rsidP="00294AE0">
      <w:pPr>
        <w:jc w:val="both"/>
        <w:rPr>
          <w:bCs/>
          <w:iCs/>
          <w:szCs w:val="18"/>
          <w:lang w:eastAsia="zh-CN"/>
        </w:rPr>
      </w:pPr>
      <w:r>
        <w:rPr>
          <w:rFonts w:hint="eastAsia"/>
          <w:bCs/>
          <w:iCs/>
          <w:szCs w:val="18"/>
          <w:lang w:eastAsia="zh-CN"/>
        </w:rPr>
        <w:t>If UE determines a Type-1 PHR is based on reference PUSCH, the UE computes the Type-1 PHR as:</w:t>
      </w:r>
    </w:p>
    <w:p w14:paraId="3D13FA61" w14:textId="77777777" w:rsidR="00294AE0" w:rsidRDefault="00294AE0" w:rsidP="00294AE0">
      <w:pPr>
        <w:tabs>
          <w:tab w:val="left" w:pos="491"/>
        </w:tabs>
        <w:jc w:val="both"/>
        <w:rPr>
          <w:bCs/>
          <w:iCs/>
          <w:szCs w:val="18"/>
          <w:lang w:eastAsia="zh-CN"/>
        </w:rPr>
      </w:pPr>
      <w:r w:rsidRPr="0022250B">
        <w:rPr>
          <w:bCs/>
          <w:iCs/>
          <w:noProof/>
          <w:szCs w:val="18"/>
          <w:lang w:eastAsia="zh-CN"/>
        </w:rPr>
        <w:drawing>
          <wp:inline distT="0" distB="0" distL="0" distR="0" wp14:anchorId="1D750813" wp14:editId="2DC3786D">
            <wp:extent cx="6332220" cy="309245"/>
            <wp:effectExtent l="0" t="0" r="0" b="0"/>
            <wp:docPr id="1931325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25274" name=""/>
                    <pic:cNvPicPr/>
                  </pic:nvPicPr>
                  <pic:blipFill>
                    <a:blip r:embed="rId15"/>
                    <a:stretch>
                      <a:fillRect/>
                    </a:stretch>
                  </pic:blipFill>
                  <pic:spPr>
                    <a:xfrm>
                      <a:off x="0" y="0"/>
                      <a:ext cx="6332220" cy="309245"/>
                    </a:xfrm>
                    <a:prstGeom prst="rect">
                      <a:avLst/>
                    </a:prstGeom>
                  </pic:spPr>
                </pic:pic>
              </a:graphicData>
            </a:graphic>
          </wp:inline>
        </w:drawing>
      </w:r>
    </w:p>
    <w:p w14:paraId="42792C3C" w14:textId="77777777" w:rsidR="00294AE0" w:rsidRDefault="00294AE0" w:rsidP="00294AE0">
      <w:pPr>
        <w:jc w:val="both"/>
        <w:rPr>
          <w:bCs/>
          <w:i/>
          <w:iCs/>
          <w:szCs w:val="18"/>
          <w:lang w:eastAsia="zh-CN"/>
        </w:rPr>
      </w:pPr>
      <w:r>
        <w:rPr>
          <w:rFonts w:hint="eastAsia"/>
          <w:bCs/>
          <w:iCs/>
          <w:szCs w:val="18"/>
          <w:lang w:eastAsia="zh-CN"/>
        </w:rPr>
        <w:t>When</w:t>
      </w:r>
      <w:r w:rsidRPr="00151070">
        <w:rPr>
          <w:rFonts w:hint="eastAsia"/>
          <w:bCs/>
          <w:iCs/>
          <w:szCs w:val="18"/>
          <w:lang w:eastAsia="zh-CN"/>
        </w:rPr>
        <w:t xml:space="preserve"> unified TCI </w:t>
      </w:r>
      <w:r>
        <w:rPr>
          <w:rFonts w:hint="eastAsia"/>
          <w:bCs/>
          <w:iCs/>
          <w:szCs w:val="18"/>
          <w:lang w:eastAsia="zh-CN"/>
        </w:rPr>
        <w:t>framework is configured</w:t>
      </w:r>
      <w:r w:rsidRPr="00151070">
        <w:rPr>
          <w:rFonts w:hint="eastAsia"/>
          <w:bCs/>
          <w:iCs/>
          <w:szCs w:val="18"/>
          <w:lang w:eastAsia="zh-CN"/>
        </w:rPr>
        <w:t xml:space="preserve">, </w:t>
      </w:r>
      <w:r w:rsidRPr="00151070">
        <w:rPr>
          <w:bCs/>
          <w:iCs/>
          <w:szCs w:val="18"/>
          <w:lang w:eastAsia="zh-CN"/>
        </w:rPr>
        <w:t xml:space="preserve">the values of </w:t>
      </w:r>
      <w:r w:rsidRPr="00151070">
        <w:rPr>
          <w:rFonts w:ascii="Cambria Math" w:hAnsi="Cambria Math" w:cs="Cambria Math"/>
          <w:bCs/>
          <w:iCs/>
          <w:szCs w:val="18"/>
          <w:lang w:eastAsia="zh-CN"/>
        </w:rPr>
        <w:t>𝑃</w:t>
      </w:r>
      <w:r w:rsidRPr="00151070">
        <w:rPr>
          <w:bCs/>
          <w:iCs/>
          <w:szCs w:val="18"/>
          <w:vertAlign w:val="subscript"/>
          <w:lang w:eastAsia="zh-CN"/>
        </w:rPr>
        <w:t>O_UE_PUSCH,</w:t>
      </w:r>
      <w:r w:rsidRPr="00151070">
        <w:rPr>
          <w:rFonts w:ascii="Cambria Math" w:hAnsi="Cambria Math" w:cs="Cambria Math"/>
          <w:bCs/>
          <w:iCs/>
          <w:szCs w:val="18"/>
          <w:vertAlign w:val="subscript"/>
          <w:lang w:eastAsia="zh-CN"/>
        </w:rPr>
        <w:t>𝑏</w:t>
      </w:r>
      <w:r w:rsidRPr="00151070">
        <w:rPr>
          <w:bCs/>
          <w:iCs/>
          <w:szCs w:val="18"/>
          <w:vertAlign w:val="subscript"/>
          <w:lang w:eastAsia="zh-CN"/>
        </w:rPr>
        <w:t>,</w:t>
      </w:r>
      <w:r w:rsidRPr="00151070">
        <w:rPr>
          <w:rFonts w:ascii="Cambria Math" w:hAnsi="Cambria Math" w:cs="Cambria Math"/>
          <w:bCs/>
          <w:iCs/>
          <w:szCs w:val="18"/>
          <w:vertAlign w:val="subscript"/>
          <w:lang w:eastAsia="zh-CN"/>
        </w:rPr>
        <w:t>𝑓</w:t>
      </w:r>
      <w:r w:rsidRPr="00151070">
        <w:rPr>
          <w:bCs/>
          <w:iCs/>
          <w:szCs w:val="18"/>
          <w:vertAlign w:val="subscript"/>
          <w:lang w:eastAsia="zh-CN"/>
        </w:rPr>
        <w:t>,</w:t>
      </w:r>
      <w:r w:rsidRPr="00151070">
        <w:rPr>
          <w:rFonts w:ascii="Cambria Math" w:hAnsi="Cambria Math" w:cs="Cambria Math"/>
          <w:bCs/>
          <w:iCs/>
          <w:szCs w:val="18"/>
          <w:vertAlign w:val="subscript"/>
          <w:lang w:eastAsia="zh-CN"/>
        </w:rPr>
        <w:t>𝑐</w:t>
      </w:r>
      <w:r w:rsidRPr="00151070">
        <w:rPr>
          <w:bCs/>
          <w:iCs/>
          <w:szCs w:val="18"/>
          <w:lang w:eastAsia="zh-CN"/>
        </w:rPr>
        <w:t>(</w:t>
      </w:r>
      <w:r w:rsidRPr="00151070">
        <w:rPr>
          <w:rFonts w:ascii="Cambria Math" w:hAnsi="Cambria Math" w:cs="Cambria Math"/>
          <w:bCs/>
          <w:iCs/>
          <w:szCs w:val="18"/>
          <w:lang w:eastAsia="zh-CN"/>
        </w:rPr>
        <w:t>𝑗</w:t>
      </w:r>
      <w:r w:rsidRPr="00151070">
        <w:rPr>
          <w:bCs/>
          <w:iCs/>
          <w:szCs w:val="18"/>
          <w:lang w:eastAsia="zh-CN"/>
        </w:rPr>
        <w:t xml:space="preserve">), </w:t>
      </w:r>
      <w:r w:rsidRPr="00151070">
        <w:rPr>
          <w:rFonts w:ascii="Cambria Math" w:hAnsi="Cambria Math" w:cs="Cambria Math"/>
          <w:bCs/>
          <w:iCs/>
          <w:szCs w:val="18"/>
          <w:lang w:eastAsia="zh-CN"/>
        </w:rPr>
        <w:t>𝛼</w:t>
      </w:r>
      <w:r w:rsidRPr="00DE011E">
        <w:rPr>
          <w:rFonts w:ascii="Cambria Math" w:hAnsi="Cambria Math" w:cs="Cambria Math"/>
          <w:bCs/>
          <w:iCs/>
          <w:szCs w:val="18"/>
          <w:vertAlign w:val="subscript"/>
          <w:lang w:eastAsia="zh-CN"/>
        </w:rPr>
        <w:t>𝑏</w:t>
      </w:r>
      <w:r w:rsidRPr="00DE011E">
        <w:rPr>
          <w:bCs/>
          <w:iCs/>
          <w:szCs w:val="18"/>
          <w:vertAlign w:val="subscript"/>
          <w:lang w:eastAsia="zh-CN"/>
        </w:rPr>
        <w:t>,</w:t>
      </w:r>
      <w:r w:rsidRPr="00DE011E">
        <w:rPr>
          <w:rFonts w:ascii="Cambria Math" w:hAnsi="Cambria Math" w:cs="Cambria Math"/>
          <w:bCs/>
          <w:iCs/>
          <w:szCs w:val="18"/>
          <w:vertAlign w:val="subscript"/>
          <w:lang w:eastAsia="zh-CN"/>
        </w:rPr>
        <w:t>𝑓</w:t>
      </w:r>
      <w:r w:rsidRPr="00DE011E">
        <w:rPr>
          <w:bCs/>
          <w:iCs/>
          <w:szCs w:val="18"/>
          <w:vertAlign w:val="subscript"/>
          <w:lang w:eastAsia="zh-CN"/>
        </w:rPr>
        <w:t>,</w:t>
      </w:r>
      <w:r w:rsidRPr="00DE011E">
        <w:rPr>
          <w:rFonts w:ascii="Cambria Math" w:hAnsi="Cambria Math" w:cs="Cambria Math"/>
          <w:bCs/>
          <w:iCs/>
          <w:szCs w:val="18"/>
          <w:vertAlign w:val="subscript"/>
          <w:lang w:eastAsia="zh-CN"/>
        </w:rPr>
        <w:t>𝑐</w:t>
      </w:r>
      <w:r w:rsidRPr="00151070">
        <w:rPr>
          <w:bCs/>
          <w:iCs/>
          <w:szCs w:val="18"/>
          <w:lang w:eastAsia="zh-CN"/>
        </w:rPr>
        <w:t>(</w:t>
      </w:r>
      <w:r w:rsidRPr="00151070">
        <w:rPr>
          <w:rFonts w:ascii="Cambria Math" w:hAnsi="Cambria Math" w:cs="Cambria Math"/>
          <w:bCs/>
          <w:iCs/>
          <w:szCs w:val="18"/>
          <w:lang w:eastAsia="zh-CN"/>
        </w:rPr>
        <w:t>𝑗</w:t>
      </w:r>
      <w:r w:rsidRPr="00151070">
        <w:rPr>
          <w:bCs/>
          <w:iCs/>
          <w:szCs w:val="18"/>
          <w:lang w:eastAsia="zh-CN"/>
        </w:rPr>
        <w:t xml:space="preserve">), and the PUSCH power control adjustment state </w:t>
      </w:r>
      <w:r w:rsidRPr="00151070">
        <w:rPr>
          <w:rFonts w:ascii="Cambria Math" w:hAnsi="Cambria Math" w:cs="Cambria Math"/>
          <w:bCs/>
          <w:iCs/>
          <w:szCs w:val="18"/>
          <w:lang w:eastAsia="zh-CN"/>
        </w:rPr>
        <w:t>𝑙</w:t>
      </w:r>
      <w:r w:rsidRPr="00151070">
        <w:rPr>
          <w:bCs/>
          <w:iCs/>
          <w:szCs w:val="18"/>
          <w:lang w:eastAsia="zh-CN"/>
        </w:rPr>
        <w:t xml:space="preserve"> are provided by </w:t>
      </w:r>
      <w:r w:rsidRPr="00151070">
        <w:rPr>
          <w:bCs/>
          <w:i/>
          <w:iCs/>
          <w:szCs w:val="18"/>
          <w:lang w:eastAsia="zh-CN"/>
        </w:rPr>
        <w:t xml:space="preserve">p0AlphaSetforPUSCH </w:t>
      </w:r>
      <w:r w:rsidRPr="00151070">
        <w:rPr>
          <w:bCs/>
          <w:iCs/>
          <w:szCs w:val="18"/>
          <w:lang w:eastAsia="zh-CN"/>
        </w:rPr>
        <w:t xml:space="preserve">associated with the indicated </w:t>
      </w:r>
      <w:r w:rsidRPr="00FB6522">
        <w:rPr>
          <w:rFonts w:hint="eastAsia"/>
          <w:bCs/>
          <w:szCs w:val="18"/>
          <w:lang w:eastAsia="zh-CN"/>
        </w:rPr>
        <w:t>joint or UL TCI state</w:t>
      </w:r>
      <w:r>
        <w:rPr>
          <w:rFonts w:hint="eastAsia"/>
          <w:bCs/>
          <w:i/>
          <w:iCs/>
          <w:szCs w:val="18"/>
          <w:lang w:eastAsia="zh-CN"/>
        </w:rPr>
        <w:t>.</w:t>
      </w:r>
    </w:p>
    <w:p w14:paraId="3DA2E133" w14:textId="77777777" w:rsidR="00294AE0" w:rsidRDefault="00294AE0" w:rsidP="00294AE0">
      <w:pPr>
        <w:jc w:val="both"/>
        <w:rPr>
          <w:bCs/>
          <w:szCs w:val="18"/>
          <w:lang w:eastAsia="zh-CN"/>
        </w:rPr>
      </w:pPr>
      <w:r>
        <w:rPr>
          <w:rFonts w:hint="eastAsia"/>
          <w:bCs/>
          <w:szCs w:val="18"/>
          <w:lang w:eastAsia="zh-CN"/>
        </w:rPr>
        <w:t xml:space="preserve">Based on previous agreement, a joint or UL TCI state can be associated with a PL offset. Therefore, depending on whether the indicated joint or UL TCI state is associated with a PL offset or not, the UE computes Type-1 PHR with PL offset or without PL offset. If the indicated joint or UL TCI state is associated with a PL offset, the UE computes Type-1 PHR by replacing the </w:t>
      </w:r>
      <w:r w:rsidRPr="001D2ACE">
        <w:rPr>
          <w:rFonts w:hint="eastAsia"/>
          <w:bCs/>
          <w:i/>
          <w:iCs/>
          <w:szCs w:val="18"/>
          <w:lang w:eastAsia="zh-CN"/>
        </w:rPr>
        <w:t>PL</w:t>
      </w:r>
      <w:r w:rsidRPr="001D2ACE">
        <w:rPr>
          <w:rFonts w:hint="eastAsia"/>
          <w:bCs/>
          <w:i/>
          <w:iCs/>
          <w:szCs w:val="18"/>
          <w:vertAlign w:val="subscript"/>
          <w:lang w:eastAsia="zh-CN"/>
        </w:rPr>
        <w:t>b,f,c</w:t>
      </w:r>
      <w:r>
        <w:rPr>
          <w:rFonts w:hint="eastAsia"/>
          <w:bCs/>
          <w:szCs w:val="18"/>
          <w:lang w:eastAsia="zh-CN"/>
        </w:rPr>
        <w:t>(</w:t>
      </w:r>
      <w:r w:rsidRPr="001D2ACE">
        <w:rPr>
          <w:rFonts w:hint="eastAsia"/>
          <w:bCs/>
          <w:i/>
          <w:iCs/>
          <w:szCs w:val="18"/>
          <w:lang w:eastAsia="zh-CN"/>
        </w:rPr>
        <w:t>q</w:t>
      </w:r>
      <w:r w:rsidRPr="001D2ACE">
        <w:rPr>
          <w:rFonts w:hint="eastAsia"/>
          <w:bCs/>
          <w:i/>
          <w:iCs/>
          <w:szCs w:val="18"/>
          <w:vertAlign w:val="subscript"/>
          <w:lang w:eastAsia="zh-CN"/>
        </w:rPr>
        <w:t>d</w:t>
      </w:r>
      <w:r>
        <w:rPr>
          <w:rFonts w:hint="eastAsia"/>
          <w:bCs/>
          <w:szCs w:val="18"/>
          <w:lang w:eastAsia="zh-CN"/>
        </w:rPr>
        <w:t xml:space="preserve">) by </w:t>
      </w:r>
      <w:r w:rsidRPr="001D2ACE">
        <w:rPr>
          <w:rFonts w:hint="eastAsia"/>
          <w:bCs/>
          <w:i/>
          <w:iCs/>
          <w:szCs w:val="18"/>
          <w:lang w:eastAsia="zh-CN"/>
        </w:rPr>
        <w:t>PL</w:t>
      </w:r>
      <w:r w:rsidRPr="001D2ACE">
        <w:rPr>
          <w:rFonts w:hint="eastAsia"/>
          <w:bCs/>
          <w:i/>
          <w:iCs/>
          <w:szCs w:val="18"/>
          <w:vertAlign w:val="subscript"/>
          <w:lang w:eastAsia="zh-CN"/>
        </w:rPr>
        <w:t>b,f,c</w:t>
      </w:r>
      <w:r>
        <w:rPr>
          <w:rFonts w:hint="eastAsia"/>
          <w:bCs/>
          <w:szCs w:val="18"/>
          <w:lang w:eastAsia="zh-CN"/>
        </w:rPr>
        <w:t>(</w:t>
      </w:r>
      <w:r w:rsidRPr="001D2ACE">
        <w:rPr>
          <w:rFonts w:hint="eastAsia"/>
          <w:bCs/>
          <w:i/>
          <w:iCs/>
          <w:szCs w:val="18"/>
          <w:lang w:eastAsia="zh-CN"/>
        </w:rPr>
        <w:t>q</w:t>
      </w:r>
      <w:r w:rsidRPr="001D2ACE">
        <w:rPr>
          <w:rFonts w:hint="eastAsia"/>
          <w:bCs/>
          <w:i/>
          <w:iCs/>
          <w:szCs w:val="18"/>
          <w:vertAlign w:val="subscript"/>
          <w:lang w:eastAsia="zh-CN"/>
        </w:rPr>
        <w:t>d</w:t>
      </w:r>
      <w:r>
        <w:rPr>
          <w:rFonts w:hint="eastAsia"/>
          <w:bCs/>
          <w:szCs w:val="18"/>
          <w:lang w:eastAsia="zh-CN"/>
        </w:rPr>
        <w:t>)-PL</w:t>
      </w:r>
      <w:r w:rsidRPr="00CC591E">
        <w:rPr>
          <w:rFonts w:hint="eastAsia"/>
          <w:bCs/>
          <w:i/>
          <w:iCs/>
          <w:szCs w:val="18"/>
          <w:vertAlign w:val="subscript"/>
          <w:lang w:eastAsia="zh-CN"/>
        </w:rPr>
        <w:t>offset</w:t>
      </w:r>
      <w:r>
        <w:rPr>
          <w:rFonts w:hint="eastAsia"/>
          <w:bCs/>
          <w:szCs w:val="18"/>
          <w:lang w:eastAsia="zh-CN"/>
        </w:rPr>
        <w:t>. Otherwise, the UE computes Type-1 PHR based on existing formula.</w:t>
      </w:r>
    </w:p>
    <w:p w14:paraId="2CA62E7B" w14:textId="77777777" w:rsidR="00294AE0" w:rsidRDefault="00294AE0" w:rsidP="00294AE0">
      <w:pPr>
        <w:jc w:val="both"/>
        <w:rPr>
          <w:b/>
          <w:szCs w:val="18"/>
          <w:lang w:eastAsia="zh-CN"/>
        </w:rPr>
      </w:pPr>
      <w:r w:rsidRPr="009D31E1">
        <w:rPr>
          <w:rFonts w:hint="eastAsia"/>
          <w:b/>
          <w:szCs w:val="18"/>
          <w:u w:val="single"/>
          <w:lang w:eastAsia="zh-CN"/>
        </w:rPr>
        <w:t xml:space="preserve">Proposal </w:t>
      </w:r>
      <w:r>
        <w:rPr>
          <w:rFonts w:hint="eastAsia"/>
          <w:b/>
          <w:szCs w:val="18"/>
          <w:u w:val="single"/>
          <w:lang w:eastAsia="zh-CN"/>
        </w:rPr>
        <w:t>6</w:t>
      </w:r>
      <w:r w:rsidRPr="00917E65">
        <w:rPr>
          <w:rFonts w:hint="eastAsia"/>
          <w:b/>
          <w:szCs w:val="18"/>
          <w:lang w:eastAsia="zh-CN"/>
        </w:rPr>
        <w:t xml:space="preserve">: </w:t>
      </w:r>
      <w:r w:rsidRPr="00F9589F">
        <w:rPr>
          <w:b/>
          <w:lang w:val="en-GB" w:eastAsia="zh-CN"/>
        </w:rPr>
        <w:t>For the asymmetric DL sTRP/UL mTRP scenarios</w:t>
      </w:r>
      <w:r>
        <w:rPr>
          <w:rFonts w:hint="eastAsia"/>
          <w:b/>
          <w:lang w:val="en-GB" w:eastAsia="zh-CN"/>
        </w:rPr>
        <w:t>,</w:t>
      </w:r>
      <w:r>
        <w:rPr>
          <w:rFonts w:hint="eastAsia"/>
          <w:b/>
          <w:szCs w:val="18"/>
          <w:lang w:eastAsia="zh-CN"/>
        </w:rPr>
        <w:t xml:space="preserve"> if a UE determines that a Type-1 PHR is based on actual PUSCH transmission or reference PUSCH, the UE computes the Type-1 PHR as follows:</w:t>
      </w:r>
    </w:p>
    <w:p w14:paraId="7E51ED10" w14:textId="77777777" w:rsidR="00294AE0" w:rsidRPr="004A3651" w:rsidRDefault="00294AE0" w:rsidP="00294AE0">
      <w:pPr>
        <w:pStyle w:val="ListParagraph"/>
        <w:numPr>
          <w:ilvl w:val="0"/>
          <w:numId w:val="33"/>
        </w:numPr>
        <w:jc w:val="both"/>
        <w:rPr>
          <w:rFonts w:ascii="Times New Roman" w:hAnsi="Times New Roman"/>
          <w:b/>
          <w:bCs/>
          <w:sz w:val="20"/>
          <w:szCs w:val="20"/>
        </w:rPr>
      </w:pPr>
      <w:r w:rsidRPr="004A3651">
        <w:rPr>
          <w:rFonts w:ascii="Times New Roman" w:hAnsi="Times New Roman"/>
          <w:b/>
          <w:bCs/>
          <w:sz w:val="20"/>
          <w:szCs w:val="20"/>
        </w:rPr>
        <w:t xml:space="preserve">If the indicated joint or UL TCI state is associated with a PL offset, the UE computes Type-1 PHR by replacing </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b,f,c</w:t>
      </w:r>
      <w:r w:rsidRPr="004A3651">
        <w:rPr>
          <w:rFonts w:ascii="Times New Roman" w:hAnsi="Times New Roman"/>
          <w:b/>
          <w:bCs/>
          <w:sz w:val="20"/>
          <w:szCs w:val="20"/>
        </w:rPr>
        <w:t>(</w:t>
      </w:r>
      <w:r w:rsidRPr="004A3651">
        <w:rPr>
          <w:rFonts w:ascii="Times New Roman" w:hAnsi="Times New Roman"/>
          <w:b/>
          <w:bCs/>
          <w:i/>
          <w:iCs/>
          <w:sz w:val="20"/>
          <w:szCs w:val="20"/>
        </w:rPr>
        <w:t>q</w:t>
      </w:r>
      <w:r w:rsidRPr="004A3651">
        <w:rPr>
          <w:rFonts w:ascii="Times New Roman" w:hAnsi="Times New Roman"/>
          <w:b/>
          <w:bCs/>
          <w:i/>
          <w:iCs/>
          <w:sz w:val="20"/>
          <w:szCs w:val="20"/>
          <w:vertAlign w:val="subscript"/>
        </w:rPr>
        <w:t>d</w:t>
      </w:r>
      <w:r w:rsidRPr="004A3651">
        <w:rPr>
          <w:rFonts w:ascii="Times New Roman" w:hAnsi="Times New Roman"/>
          <w:b/>
          <w:bCs/>
          <w:sz w:val="20"/>
          <w:szCs w:val="20"/>
        </w:rPr>
        <w:t xml:space="preserve">) in the PHR formal by </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b,f,c</w:t>
      </w:r>
      <w:r w:rsidRPr="004A3651">
        <w:rPr>
          <w:rFonts w:ascii="Times New Roman" w:hAnsi="Times New Roman"/>
          <w:b/>
          <w:bCs/>
          <w:sz w:val="20"/>
          <w:szCs w:val="20"/>
        </w:rPr>
        <w:t>(</w:t>
      </w:r>
      <w:r w:rsidRPr="004A3651">
        <w:rPr>
          <w:rFonts w:ascii="Times New Roman" w:hAnsi="Times New Roman"/>
          <w:b/>
          <w:bCs/>
          <w:i/>
          <w:iCs/>
          <w:sz w:val="20"/>
          <w:szCs w:val="20"/>
        </w:rPr>
        <w:t>q</w:t>
      </w:r>
      <w:r w:rsidRPr="004A3651">
        <w:rPr>
          <w:rFonts w:ascii="Times New Roman" w:hAnsi="Times New Roman"/>
          <w:b/>
          <w:bCs/>
          <w:i/>
          <w:iCs/>
          <w:sz w:val="20"/>
          <w:szCs w:val="20"/>
          <w:vertAlign w:val="subscript"/>
        </w:rPr>
        <w:t>d</w:t>
      </w:r>
      <w:r w:rsidRPr="004A3651">
        <w:rPr>
          <w:rFonts w:ascii="Times New Roman" w:hAnsi="Times New Roman"/>
          <w:b/>
          <w:bCs/>
          <w:sz w:val="20"/>
          <w:szCs w:val="20"/>
        </w:rPr>
        <w:t>)-</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offset</w:t>
      </w:r>
      <w:r w:rsidRPr="004A3651">
        <w:rPr>
          <w:rFonts w:ascii="Times New Roman" w:hAnsi="Times New Roman"/>
          <w:b/>
          <w:bCs/>
          <w:sz w:val="20"/>
          <w:szCs w:val="20"/>
        </w:rPr>
        <w:t xml:space="preserve">, where </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offset</w:t>
      </w:r>
      <w:r w:rsidRPr="004A3651">
        <w:rPr>
          <w:rFonts w:ascii="Times New Roman" w:hAnsi="Times New Roman"/>
          <w:b/>
          <w:bCs/>
          <w:sz w:val="20"/>
          <w:szCs w:val="20"/>
        </w:rPr>
        <w:t xml:space="preserve"> is the PL offset associated with indicated joint or UL TCI state;</w:t>
      </w:r>
    </w:p>
    <w:p w14:paraId="28006A7C" w14:textId="77777777" w:rsidR="00294AE0" w:rsidRPr="000F715F" w:rsidRDefault="00294AE0" w:rsidP="00294AE0">
      <w:pPr>
        <w:pStyle w:val="ListParagraph"/>
        <w:numPr>
          <w:ilvl w:val="0"/>
          <w:numId w:val="33"/>
        </w:numPr>
        <w:jc w:val="both"/>
        <w:rPr>
          <w:rFonts w:ascii="Times New Roman" w:hAnsi="Times New Roman"/>
          <w:b/>
          <w:bCs/>
          <w:sz w:val="20"/>
          <w:szCs w:val="20"/>
          <w:lang w:eastAsia="zh-CN"/>
        </w:rPr>
      </w:pPr>
      <w:r w:rsidRPr="004A3651">
        <w:rPr>
          <w:rFonts w:ascii="Times New Roman" w:hAnsi="Times New Roman"/>
          <w:b/>
          <w:bCs/>
          <w:sz w:val="20"/>
          <w:szCs w:val="20"/>
        </w:rPr>
        <w:t xml:space="preserve">Otherwise, the UE computes Type-1 PHR based on existing PHR formula. </w:t>
      </w:r>
    </w:p>
    <w:p w14:paraId="3301F1A3" w14:textId="77777777" w:rsidR="00294AE0" w:rsidRDefault="00294AE0" w:rsidP="00294AE0">
      <w:pPr>
        <w:jc w:val="both"/>
        <w:rPr>
          <w:b/>
          <w:bCs/>
          <w:lang w:eastAsia="zh-CN"/>
        </w:rPr>
      </w:pPr>
    </w:p>
    <w:p w14:paraId="6C9FC4D7" w14:textId="77777777" w:rsidR="00294AE0" w:rsidRDefault="00294AE0" w:rsidP="00294AE0">
      <w:pPr>
        <w:jc w:val="both"/>
        <w:rPr>
          <w:lang w:eastAsia="zh-CN"/>
        </w:rPr>
      </w:pPr>
      <w:r w:rsidRPr="008C4EE9">
        <w:rPr>
          <w:rFonts w:hint="eastAsia"/>
          <w:lang w:eastAsia="zh-CN"/>
        </w:rPr>
        <w:t xml:space="preserve">For type-3 PHR, this is </w:t>
      </w:r>
      <w:r>
        <w:rPr>
          <w:rFonts w:hint="eastAsia"/>
          <w:lang w:eastAsia="zh-CN"/>
        </w:rPr>
        <w:t>applied if the UE is not configured with PUSCH transmission on a carrier of a serving cell. There are two cases:</w:t>
      </w:r>
    </w:p>
    <w:p w14:paraId="484F6903" w14:textId="77777777" w:rsidR="00294AE0" w:rsidRPr="00815D4F" w:rsidRDefault="00294AE0" w:rsidP="00294AE0">
      <w:pPr>
        <w:pStyle w:val="ListParagraph"/>
        <w:numPr>
          <w:ilvl w:val="0"/>
          <w:numId w:val="34"/>
        </w:numPr>
        <w:jc w:val="both"/>
        <w:rPr>
          <w:rFonts w:ascii="Times New Roman" w:hAnsi="Times New Roman"/>
          <w:sz w:val="20"/>
          <w:szCs w:val="20"/>
          <w:lang w:eastAsia="zh-CN"/>
        </w:rPr>
      </w:pPr>
      <w:r w:rsidRPr="00F85274">
        <w:rPr>
          <w:rFonts w:ascii="Times New Roman" w:eastAsiaTheme="minorEastAsia" w:hAnsi="Times New Roman"/>
          <w:sz w:val="20"/>
          <w:szCs w:val="20"/>
          <w:lang w:eastAsia="zh-CN"/>
        </w:rPr>
        <w:t>Case 1:</w:t>
      </w:r>
      <w:r>
        <w:rPr>
          <w:rFonts w:ascii="Times New Roman" w:eastAsiaTheme="minorEastAsia" w:hAnsi="Times New Roman" w:hint="eastAsia"/>
          <w:sz w:val="20"/>
          <w:szCs w:val="20"/>
          <w:lang w:eastAsia="zh-CN"/>
        </w:rPr>
        <w:t xml:space="preserve"> a single UL carrier is configured where PUSCH is not configured on the serving cell, e.g, for SRS carrier </w:t>
      </w:r>
      <w:r>
        <w:rPr>
          <w:rFonts w:ascii="Times New Roman" w:eastAsiaTheme="minorEastAsia" w:hAnsi="Times New Roman"/>
          <w:sz w:val="20"/>
          <w:szCs w:val="20"/>
          <w:lang w:eastAsia="zh-CN"/>
        </w:rPr>
        <w:t>switching.</w:t>
      </w:r>
    </w:p>
    <w:p w14:paraId="297C6A23" w14:textId="77777777" w:rsidR="00294AE0" w:rsidRPr="004A6DF4" w:rsidRDefault="00294AE0" w:rsidP="00294AE0">
      <w:pPr>
        <w:pStyle w:val="ListParagraph"/>
        <w:numPr>
          <w:ilvl w:val="0"/>
          <w:numId w:val="34"/>
        </w:numPr>
        <w:spacing w:after="240"/>
        <w:ind w:left="714" w:hanging="357"/>
        <w:jc w:val="both"/>
        <w:rPr>
          <w:rFonts w:ascii="Times New Roman" w:hAnsi="Times New Roman"/>
          <w:sz w:val="20"/>
          <w:szCs w:val="20"/>
          <w:lang w:eastAsia="zh-CN"/>
        </w:rPr>
      </w:pPr>
      <w:r>
        <w:rPr>
          <w:rFonts w:ascii="Times New Roman" w:eastAsiaTheme="minorEastAsia" w:hAnsi="Times New Roman" w:hint="eastAsia"/>
          <w:sz w:val="20"/>
          <w:szCs w:val="20"/>
          <w:lang w:eastAsia="zh-CN"/>
        </w:rPr>
        <w:t>Case 2: two UL carriers are configured where one of the UL carriers (SUL/non-SUL) is used for SRS transmission and the other UL carrier (SUL/non-SUL) is used for SRS/PUCCH/PUSCH transmission.</w:t>
      </w:r>
    </w:p>
    <w:p w14:paraId="25009696" w14:textId="77777777" w:rsidR="00294AE0" w:rsidRDefault="00294AE0" w:rsidP="00294AE0">
      <w:pPr>
        <w:jc w:val="both"/>
        <w:rPr>
          <w:lang w:eastAsia="zh-CN"/>
        </w:rPr>
      </w:pPr>
      <w:r>
        <w:rPr>
          <w:rFonts w:hint="eastAsia"/>
          <w:lang w:eastAsia="zh-CN"/>
        </w:rPr>
        <w:t xml:space="preserve">For case 1, PUSCH is not configured on the serving cell, while for asymmetric DL/UL scenario, PUSCH should be configured since UE would perform UL transmission to UL-only TRP. </w:t>
      </w:r>
      <w:r>
        <w:rPr>
          <w:lang w:eastAsia="zh-CN"/>
        </w:rPr>
        <w:t>Therefore</w:t>
      </w:r>
      <w:r>
        <w:rPr>
          <w:rFonts w:hint="eastAsia"/>
          <w:lang w:eastAsia="zh-CN"/>
        </w:rPr>
        <w:t>, case 1 doesn</w:t>
      </w:r>
      <w:r>
        <w:rPr>
          <w:lang w:eastAsia="zh-CN"/>
        </w:rPr>
        <w:t>’</w:t>
      </w:r>
      <w:r>
        <w:rPr>
          <w:rFonts w:hint="eastAsia"/>
          <w:lang w:eastAsia="zh-CN"/>
        </w:rPr>
        <w:t>t apply to the asymmetric DL/UL scenario. For case 2, one of the SUL/non-SUL carriers is used only for SRS transmission. The typical use case for this is to obtain the DL CSI based on the SRS transmission for TDD. Therefore, for asymmetric DL/UL scenario, case 2 makes more sense when the SRS is transmitted to DL TRP. Based the above analysis, for Type-3 PHR calculation, there is no need to consider PL offset and existing Type-3 PHR calculation formula can be reused.</w:t>
      </w:r>
    </w:p>
    <w:p w14:paraId="229DB21D" w14:textId="77777777" w:rsidR="00294AE0" w:rsidRPr="00AF28B5" w:rsidRDefault="00294AE0" w:rsidP="00294AE0">
      <w:pPr>
        <w:jc w:val="both"/>
        <w:rPr>
          <w:b/>
          <w:bCs/>
          <w:u w:val="single"/>
          <w:lang w:eastAsia="zh-CN"/>
        </w:rPr>
      </w:pPr>
      <w:r w:rsidRPr="00F265D4">
        <w:rPr>
          <w:rFonts w:hint="eastAsia"/>
          <w:b/>
          <w:bCs/>
          <w:u w:val="single"/>
          <w:lang w:eastAsia="zh-CN"/>
        </w:rPr>
        <w:t xml:space="preserve">Proposal </w:t>
      </w:r>
      <w:r>
        <w:rPr>
          <w:rFonts w:hint="eastAsia"/>
          <w:b/>
          <w:bCs/>
          <w:u w:val="single"/>
          <w:lang w:eastAsia="zh-CN"/>
        </w:rPr>
        <w:t>7</w:t>
      </w:r>
      <w:r w:rsidRPr="00F265D4">
        <w:rPr>
          <w:rFonts w:hint="eastAsia"/>
          <w:b/>
          <w:bCs/>
          <w:lang w:eastAsia="zh-CN"/>
        </w:rPr>
        <w:t xml:space="preserve">: </w:t>
      </w:r>
      <w:r w:rsidRPr="00F9589F">
        <w:rPr>
          <w:b/>
          <w:bCs/>
          <w:lang w:val="en-GB" w:eastAsia="zh-CN"/>
        </w:rPr>
        <w:t>For the asymmetric DL sTRP/UL mTRP scenarios</w:t>
      </w:r>
      <w:r>
        <w:rPr>
          <w:rFonts w:hint="eastAsia"/>
          <w:b/>
          <w:bCs/>
          <w:lang w:val="en-GB" w:eastAsia="zh-CN"/>
        </w:rPr>
        <w:t>, if a UE determines that a Type-3 PHR is reported</w:t>
      </w:r>
      <w:r>
        <w:rPr>
          <w:rFonts w:hint="eastAsia"/>
          <w:b/>
          <w:bCs/>
          <w:lang w:eastAsia="zh-CN"/>
        </w:rPr>
        <w:t xml:space="preserve">, the UE computes the Type-3 PHR based on existing PHR </w:t>
      </w:r>
      <w:r>
        <w:rPr>
          <w:b/>
          <w:bCs/>
          <w:lang w:eastAsia="zh-CN"/>
        </w:rPr>
        <w:t>calculation</w:t>
      </w:r>
      <w:r>
        <w:rPr>
          <w:rFonts w:hint="eastAsia"/>
          <w:b/>
          <w:bCs/>
          <w:lang w:eastAsia="zh-CN"/>
        </w:rPr>
        <w:t xml:space="preserve"> formula.</w:t>
      </w:r>
    </w:p>
    <w:p w14:paraId="60C4C6BF" w14:textId="77777777" w:rsidR="00294AE0" w:rsidRPr="00294AE0" w:rsidRDefault="00294AE0" w:rsidP="00294AE0">
      <w:pPr>
        <w:jc w:val="both"/>
        <w:rPr>
          <w:bCs/>
          <w:iCs/>
          <w:szCs w:val="16"/>
          <w:lang w:eastAsia="ko-KR"/>
        </w:rPr>
      </w:pPr>
      <w:r w:rsidRPr="00294AE0">
        <w:rPr>
          <w:bCs/>
          <w:iCs/>
          <w:szCs w:val="16"/>
          <w:lang w:eastAsia="ko-KR"/>
        </w:rPr>
        <w:lastRenderedPageBreak/>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sTRP and UL mTRP scenario, since there is no DL signal from the UL TRP, the PL RS </w:t>
      </w:r>
      <w:r w:rsidRPr="00294AE0">
        <w:rPr>
          <w:rFonts w:hint="eastAsia"/>
          <w:bCs/>
          <w:iCs/>
          <w:szCs w:val="16"/>
          <w:lang w:eastAsia="zh-CN"/>
        </w:rPr>
        <w:t>in</w:t>
      </w:r>
      <w:r w:rsidRPr="00294AE0">
        <w:rPr>
          <w:bCs/>
          <w:iCs/>
          <w:szCs w:val="16"/>
          <w:lang w:eastAsia="ko-KR"/>
        </w:rPr>
        <w:t xml:space="preserve"> </w:t>
      </w:r>
      <w:r w:rsidRPr="00294AE0">
        <w:rPr>
          <w:rFonts w:hint="eastAsia"/>
          <w:bCs/>
          <w:iCs/>
          <w:szCs w:val="16"/>
          <w:lang w:eastAsia="zh-CN"/>
        </w:rPr>
        <w:t>the</w:t>
      </w:r>
      <w:r w:rsidRPr="00294AE0">
        <w:rPr>
          <w:bCs/>
          <w:iCs/>
          <w:szCs w:val="16"/>
          <w:lang w:eastAsia="ko-KR"/>
        </w:rPr>
        <w:t xml:space="preserve"> joint/UL TCI state corresponding to the UL TRP should be a DL RS, e.g., SSB or CSI-RS from the DL TRP. In this case, the PL RS in the TCI state corresponding to the UL TRP is from a different TRP. When the </w:t>
      </w:r>
      <w:r w:rsidRPr="00294AE0">
        <w:rPr>
          <w:rFonts w:hint="eastAsia"/>
          <w:bCs/>
          <w:iCs/>
          <w:szCs w:val="16"/>
          <w:lang w:eastAsia="zh-CN"/>
        </w:rPr>
        <w:t xml:space="preserve">joint/UL </w:t>
      </w:r>
      <w:r w:rsidRPr="00294AE0">
        <w:rPr>
          <w:bCs/>
          <w:iCs/>
          <w:szCs w:val="16"/>
          <w:lang w:eastAsia="ko-KR"/>
        </w:rPr>
        <w:t xml:space="preserve">TCI state corresponding to a UL TRP is activated/indicated, </w:t>
      </w:r>
      <w:r w:rsidRPr="00294AE0">
        <w:rPr>
          <w:rFonts w:hint="eastAsia"/>
          <w:bCs/>
          <w:iCs/>
          <w:szCs w:val="16"/>
          <w:lang w:eastAsia="zh-CN"/>
        </w:rPr>
        <w:t>the</w:t>
      </w:r>
      <w:r w:rsidRPr="00294AE0">
        <w:rPr>
          <w:bCs/>
          <w:iCs/>
          <w:szCs w:val="16"/>
          <w:lang w:eastAsia="ko-KR"/>
        </w:rPr>
        <w:t xml:space="preserve"> PL RS </w:t>
      </w:r>
      <w:r w:rsidRPr="00294AE0">
        <w:rPr>
          <w:rFonts w:hint="eastAsia"/>
          <w:bCs/>
          <w:iCs/>
          <w:szCs w:val="16"/>
          <w:lang w:eastAsia="zh-CN"/>
        </w:rPr>
        <w:t>configured in the joint/UL TCI state may be outdated</w:t>
      </w:r>
      <w:r w:rsidRPr="00294AE0">
        <w:rPr>
          <w:bCs/>
          <w:iCs/>
          <w:szCs w:val="16"/>
          <w:lang w:eastAsia="ko-KR"/>
        </w:rPr>
        <w:t xml:space="preserve">. </w:t>
      </w:r>
    </w:p>
    <w:p w14:paraId="78096F8A" w14:textId="77777777" w:rsidR="00294AE0" w:rsidRPr="00294AE0" w:rsidRDefault="00294AE0" w:rsidP="00294AE0">
      <w:pPr>
        <w:jc w:val="both"/>
        <w:rPr>
          <w:b/>
          <w:iCs/>
          <w:szCs w:val="16"/>
          <w:lang w:eastAsia="ko-KR"/>
        </w:rPr>
      </w:pPr>
      <w:r w:rsidRPr="00294AE0">
        <w:rPr>
          <w:bCs/>
          <w:iCs/>
          <w:szCs w:val="16"/>
          <w:lang w:eastAsia="ko-KR"/>
        </w:rPr>
        <w:t>On the other hand, when a TCI state corresponding to a UL TRP is applied, there should be one or more activated TCI states corresponding to the DL TRP</w:t>
      </w:r>
      <w:r w:rsidRPr="00294AE0">
        <w:rPr>
          <w:rFonts w:hint="eastAsia"/>
          <w:bCs/>
          <w:iCs/>
          <w:szCs w:val="16"/>
          <w:lang w:eastAsia="zh-CN"/>
        </w:rPr>
        <w:t xml:space="preserve"> e.g., activated joint/UL TCI states not associated with</w:t>
      </w:r>
      <w:r w:rsidRPr="00294AE0">
        <w:rPr>
          <w:bCs/>
          <w:iCs/>
          <w:szCs w:val="16"/>
          <w:lang w:eastAsia="ko-KR"/>
        </w:rPr>
        <w:t xml:space="preserve"> </w:t>
      </w:r>
      <w:r w:rsidRPr="00294AE0">
        <w:rPr>
          <w:rFonts w:hint="eastAsia"/>
          <w:bCs/>
          <w:iCs/>
          <w:szCs w:val="16"/>
          <w:lang w:eastAsia="zh-CN"/>
        </w:rPr>
        <w:t xml:space="preserve">a PL offset, </w:t>
      </w:r>
      <w:r w:rsidRPr="00294AE0">
        <w:rPr>
          <w:bCs/>
          <w:iCs/>
          <w:szCs w:val="16"/>
          <w:lang w:eastAsia="ko-KR"/>
        </w:rPr>
        <w:t>since only the DL TRP can transmit the DL channels/signals. In the case, the PL RS in one of activated TCI states corresponding DL TRP can be used.</w:t>
      </w:r>
    </w:p>
    <w:p w14:paraId="1D08FF64" w14:textId="77777777" w:rsidR="00294AE0" w:rsidRPr="00294AE0" w:rsidRDefault="00294AE0" w:rsidP="00294AE0">
      <w:pPr>
        <w:jc w:val="both"/>
        <w:rPr>
          <w:b/>
          <w:iCs/>
          <w:szCs w:val="16"/>
          <w:lang w:eastAsia="zh-CN"/>
        </w:rPr>
      </w:pPr>
      <w:r w:rsidRPr="00294AE0">
        <w:rPr>
          <w:b/>
          <w:iCs/>
          <w:szCs w:val="16"/>
          <w:u w:val="single"/>
          <w:lang w:eastAsia="ko-KR"/>
        </w:rPr>
        <w:t xml:space="preserve">Proposal </w:t>
      </w:r>
      <w:r w:rsidRPr="00294AE0">
        <w:rPr>
          <w:rFonts w:hint="eastAsia"/>
          <w:b/>
          <w:iCs/>
          <w:szCs w:val="16"/>
          <w:u w:val="single"/>
          <w:lang w:eastAsia="zh-CN"/>
        </w:rPr>
        <w:t>8</w:t>
      </w:r>
      <w:r w:rsidRPr="00294AE0">
        <w:rPr>
          <w:b/>
          <w:iCs/>
          <w:szCs w:val="16"/>
          <w:lang w:eastAsia="ko-KR"/>
        </w:rPr>
        <w:t>: When a TCI state associated with a PL offset is applied for PUSCH/PUCCH/SRS transmission, and the PL offset is applied with respect to a DL PL, the UE derives the DL PL from a DL PL RS associated with one of the activated TCI states corresponding DL TRP</w:t>
      </w:r>
      <w:r w:rsidRPr="00294AE0">
        <w:rPr>
          <w:rFonts w:hint="eastAsia"/>
          <w:b/>
          <w:iCs/>
          <w:szCs w:val="16"/>
          <w:lang w:eastAsia="zh-CN"/>
        </w:rPr>
        <w:t>.</w:t>
      </w:r>
    </w:p>
    <w:p w14:paraId="40C96C35" w14:textId="77777777" w:rsidR="00294AE0" w:rsidRPr="00294AE0" w:rsidRDefault="00294AE0" w:rsidP="00294AE0">
      <w:pPr>
        <w:rPr>
          <w:lang w:eastAsia="zh-CN"/>
        </w:rPr>
      </w:pPr>
    </w:p>
    <w:p w14:paraId="549946AB" w14:textId="393E9B3F" w:rsidR="00340B99" w:rsidRPr="00294AE0" w:rsidRDefault="00C55370" w:rsidP="00340B99">
      <w:pPr>
        <w:pStyle w:val="Heading2"/>
      </w:pPr>
      <w:r w:rsidRPr="00294AE0">
        <w:t xml:space="preserve">Mechanism </w:t>
      </w:r>
      <w:r w:rsidR="00D11FE4" w:rsidRPr="00294AE0">
        <w:t>for</w:t>
      </w:r>
      <w:r w:rsidRPr="00294AE0">
        <w:t xml:space="preserve"> </w:t>
      </w:r>
      <w:r w:rsidR="008E0045" w:rsidRPr="00294AE0">
        <w:t>uplink pathloss determination</w:t>
      </w:r>
    </w:p>
    <w:p w14:paraId="41D88F4A" w14:textId="417943D1" w:rsidR="00E5383C" w:rsidRPr="00294AE0" w:rsidRDefault="00011B8F" w:rsidP="00E5383C">
      <w:pPr>
        <w:rPr>
          <w:lang w:val="en-GB" w:eastAsia="zh-CN"/>
        </w:rPr>
      </w:pPr>
      <w:r w:rsidRPr="00294AE0">
        <w:rPr>
          <w:rFonts w:hint="eastAsia"/>
          <w:lang w:val="en-GB" w:eastAsia="zh-CN"/>
        </w:rPr>
        <w:t xml:space="preserve">Based on previous agreements, </w:t>
      </w:r>
      <w:r w:rsidR="00AD20D8" w:rsidRPr="00294AE0">
        <w:rPr>
          <w:rFonts w:hint="eastAsia"/>
          <w:lang w:val="en-GB" w:eastAsia="zh-CN"/>
        </w:rPr>
        <w:t xml:space="preserve">a PL offset can be configured for a joint/UL TCI state and </w:t>
      </w:r>
      <w:r w:rsidR="00D84F0A" w:rsidRPr="00294AE0">
        <w:rPr>
          <w:rFonts w:hint="eastAsia"/>
          <w:lang w:val="en-GB" w:eastAsia="zh-CN"/>
        </w:rPr>
        <w:t>network can updates the PL offset associated with the joint/UL TCI state using MAC CE</w:t>
      </w:r>
      <w:r w:rsidR="00E5383C" w:rsidRPr="00294AE0">
        <w:rPr>
          <w:lang w:val="en-GB" w:eastAsia="zh-CN"/>
        </w:rPr>
        <w:t xml:space="preserve">. In order to obtain the pathloss offset between the DL TRP and the UL TRP, the network needs to measure the uplink pathloss between </w:t>
      </w:r>
      <w:r w:rsidR="00E5383C" w:rsidRPr="00294AE0">
        <w:rPr>
          <w:rFonts w:hint="eastAsia"/>
          <w:lang w:val="en-GB" w:eastAsia="zh-CN"/>
        </w:rPr>
        <w:t>t</w:t>
      </w:r>
      <w:r w:rsidR="00E5383C" w:rsidRPr="00294AE0">
        <w:rPr>
          <w:lang w:val="en-GB" w:eastAsia="zh-CN"/>
        </w:rPr>
        <w:t xml:space="preserve">he </w:t>
      </w:r>
      <w:r w:rsidR="00E5383C" w:rsidRPr="00294AE0">
        <w:rPr>
          <w:rFonts w:hint="eastAsia"/>
          <w:lang w:val="en-GB" w:eastAsia="zh-CN"/>
        </w:rPr>
        <w:t>UE</w:t>
      </w:r>
      <w:r w:rsidR="00E5383C" w:rsidRPr="00294AE0">
        <w:rPr>
          <w:lang w:val="en-GB" w:eastAsia="zh-CN"/>
        </w:rPr>
        <w:t xml:space="preserve"> and each of the DL TRP and UL TRP based on some uplink signal reception and then the DL TRP and UL TRP can communicate with each other to derive the pathloss offset. </w:t>
      </w:r>
    </w:p>
    <w:p w14:paraId="533F2D7E" w14:textId="11854BF8" w:rsidR="00373E37" w:rsidRPr="00294AE0" w:rsidRDefault="00373E37" w:rsidP="00E5383C">
      <w:pPr>
        <w:rPr>
          <w:lang w:val="en-GB" w:eastAsia="zh-CN"/>
        </w:rPr>
      </w:pPr>
      <w:r w:rsidRPr="00294AE0">
        <w:rPr>
          <w:rFonts w:hint="eastAsia"/>
          <w:lang w:val="en-GB" w:eastAsia="zh-CN"/>
        </w:rPr>
        <w:t xml:space="preserve">As an </w:t>
      </w:r>
      <w:r w:rsidRPr="00294AE0">
        <w:rPr>
          <w:lang w:val="en-GB" w:eastAsia="zh-CN"/>
        </w:rPr>
        <w:t>illustrative</w:t>
      </w:r>
      <w:r w:rsidRPr="00294AE0">
        <w:rPr>
          <w:rFonts w:hint="eastAsia"/>
          <w:lang w:val="en-GB" w:eastAsia="zh-CN"/>
        </w:rPr>
        <w:t xml:space="preserve"> example, </w:t>
      </w:r>
      <w:r w:rsidR="00F41111" w:rsidRPr="00294AE0">
        <w:rPr>
          <w:rFonts w:hint="eastAsia"/>
          <w:lang w:val="en-GB" w:eastAsia="zh-CN"/>
        </w:rPr>
        <w:t xml:space="preserve">also proposed by some companies in previous meeting, one way to measure the </w:t>
      </w:r>
      <w:r w:rsidR="0081261A" w:rsidRPr="00294AE0">
        <w:rPr>
          <w:rFonts w:hint="eastAsia"/>
          <w:lang w:val="en-GB" w:eastAsia="zh-CN"/>
        </w:rPr>
        <w:t>pathloss offset is based on SRS. For example, the UE transmit SRS</w:t>
      </w:r>
      <w:r w:rsidR="00B066E4" w:rsidRPr="00294AE0">
        <w:rPr>
          <w:rFonts w:hint="eastAsia"/>
          <w:lang w:val="en-GB" w:eastAsia="zh-CN"/>
        </w:rPr>
        <w:t>(s)</w:t>
      </w:r>
      <w:r w:rsidR="0081261A" w:rsidRPr="00294AE0">
        <w:rPr>
          <w:rFonts w:hint="eastAsia"/>
          <w:lang w:val="en-GB" w:eastAsia="zh-CN"/>
        </w:rPr>
        <w:t xml:space="preserve"> with same Tx power (</w:t>
      </w:r>
      <w:r w:rsidR="00B066E4" w:rsidRPr="00294AE0">
        <w:rPr>
          <w:rFonts w:hint="eastAsia"/>
          <w:lang w:val="en-GB" w:eastAsia="zh-CN"/>
        </w:rPr>
        <w:t xml:space="preserve">e.g., </w:t>
      </w:r>
      <w:r w:rsidR="0081261A" w:rsidRPr="00294AE0">
        <w:rPr>
          <w:rFonts w:hint="eastAsia"/>
          <w:lang w:val="en-GB" w:eastAsia="zh-CN"/>
        </w:rPr>
        <w:t xml:space="preserve">a single SRS for FR1 </w:t>
      </w:r>
      <w:r w:rsidR="00B066E4" w:rsidRPr="00294AE0">
        <w:rPr>
          <w:rFonts w:hint="eastAsia"/>
          <w:lang w:val="en-GB" w:eastAsia="zh-CN"/>
        </w:rPr>
        <w:t>or different SRSs with same Tx power for FR2</w:t>
      </w:r>
      <w:r w:rsidR="0081261A" w:rsidRPr="00294AE0">
        <w:rPr>
          <w:rFonts w:hint="eastAsia"/>
          <w:lang w:val="en-GB" w:eastAsia="zh-CN"/>
        </w:rPr>
        <w:t>)</w:t>
      </w:r>
      <w:r w:rsidR="00E47DFE" w:rsidRPr="00294AE0">
        <w:rPr>
          <w:rFonts w:hint="eastAsia"/>
          <w:lang w:val="en-GB" w:eastAsia="zh-CN"/>
        </w:rPr>
        <w:t xml:space="preserve"> to DL TRP and UL TRP,</w:t>
      </w:r>
      <w:r w:rsidR="00395E09" w:rsidRPr="00294AE0">
        <w:rPr>
          <w:rFonts w:hint="eastAsia"/>
          <w:lang w:val="en-GB" w:eastAsia="zh-CN"/>
        </w:rPr>
        <w:t xml:space="preserve"> the network can </w:t>
      </w:r>
      <w:r w:rsidR="00376470" w:rsidRPr="00294AE0">
        <w:rPr>
          <w:rFonts w:hint="eastAsia"/>
          <w:lang w:val="en-GB" w:eastAsia="zh-CN"/>
        </w:rPr>
        <w:t>derive the PL offset</w:t>
      </w:r>
      <w:r w:rsidR="00395E09" w:rsidRPr="00294AE0">
        <w:rPr>
          <w:rFonts w:hint="eastAsia"/>
          <w:lang w:val="en-GB" w:eastAsia="zh-CN"/>
        </w:rPr>
        <w:t xml:space="preserve"> </w:t>
      </w:r>
      <w:r w:rsidR="00077571" w:rsidRPr="00294AE0">
        <w:rPr>
          <w:rFonts w:hint="eastAsia"/>
          <w:lang w:val="en-GB" w:eastAsia="zh-CN"/>
        </w:rPr>
        <w:t xml:space="preserve">based on </w:t>
      </w:r>
      <w:r w:rsidR="00395E09" w:rsidRPr="00294AE0">
        <w:rPr>
          <w:rFonts w:hint="eastAsia"/>
          <w:lang w:val="en-GB" w:eastAsia="zh-CN"/>
        </w:rPr>
        <w:t xml:space="preserve">the SRS-RSRP difference </w:t>
      </w:r>
      <w:r w:rsidR="00077571" w:rsidRPr="00294AE0">
        <w:rPr>
          <w:rFonts w:hint="eastAsia"/>
          <w:lang w:val="en-GB" w:eastAsia="zh-CN"/>
        </w:rPr>
        <w:t>between</w:t>
      </w:r>
      <w:r w:rsidR="00376470" w:rsidRPr="00294AE0">
        <w:rPr>
          <w:rFonts w:hint="eastAsia"/>
          <w:lang w:val="en-GB" w:eastAsia="zh-CN"/>
        </w:rPr>
        <w:t xml:space="preserve"> DL TRP and UL TRP. </w:t>
      </w:r>
      <w:r w:rsidR="004B5E0B" w:rsidRPr="00294AE0">
        <w:rPr>
          <w:rFonts w:hint="eastAsia"/>
          <w:lang w:val="en-GB" w:eastAsia="zh-CN"/>
        </w:rPr>
        <w:t xml:space="preserve">This </w:t>
      </w:r>
      <w:r w:rsidR="00B872CB" w:rsidRPr="00294AE0">
        <w:rPr>
          <w:rFonts w:hint="eastAsia"/>
          <w:lang w:val="en-GB" w:eastAsia="zh-CN"/>
        </w:rPr>
        <w:t xml:space="preserve">works </w:t>
      </w:r>
      <w:r w:rsidR="00E40E4D" w:rsidRPr="00294AE0">
        <w:rPr>
          <w:rFonts w:hint="eastAsia"/>
          <w:lang w:val="en-GB" w:eastAsia="zh-CN"/>
        </w:rPr>
        <w:t xml:space="preserve">well </w:t>
      </w:r>
      <w:r w:rsidR="00B872CB" w:rsidRPr="00294AE0">
        <w:rPr>
          <w:rFonts w:hint="eastAsia"/>
          <w:lang w:val="en-GB" w:eastAsia="zh-CN"/>
        </w:rPr>
        <w:t xml:space="preserve">when the SRS can be </w:t>
      </w:r>
      <w:r w:rsidR="00015FE0" w:rsidRPr="00294AE0">
        <w:rPr>
          <w:rFonts w:hint="eastAsia"/>
          <w:lang w:val="en-GB" w:eastAsia="zh-CN"/>
        </w:rPr>
        <w:t>detected</w:t>
      </w:r>
      <w:r w:rsidR="00B872CB" w:rsidRPr="00294AE0">
        <w:rPr>
          <w:rFonts w:hint="eastAsia"/>
          <w:lang w:val="en-GB" w:eastAsia="zh-CN"/>
        </w:rPr>
        <w:t xml:space="preserve"> by both DL TRP and UL TRP. However, </w:t>
      </w:r>
      <w:r w:rsidR="003746DB" w:rsidRPr="00294AE0">
        <w:rPr>
          <w:rFonts w:hint="eastAsia"/>
          <w:lang w:val="en-GB" w:eastAsia="zh-CN"/>
        </w:rPr>
        <w:t xml:space="preserve">if the </w:t>
      </w:r>
      <w:r w:rsidR="00A108A4" w:rsidRPr="00294AE0">
        <w:rPr>
          <w:rFonts w:hint="eastAsia"/>
          <w:lang w:val="en-GB" w:eastAsia="zh-CN"/>
        </w:rPr>
        <w:t xml:space="preserve">SRS-RSRP to the DL TRP is too week, the DL TRP </w:t>
      </w:r>
      <w:r w:rsidR="002E279F" w:rsidRPr="00294AE0">
        <w:rPr>
          <w:rFonts w:hint="eastAsia"/>
          <w:lang w:val="en-GB" w:eastAsia="zh-CN"/>
        </w:rPr>
        <w:t xml:space="preserve">may not be able to receive the SRS and thus cannot derive the PL offset between DL PL and </w:t>
      </w:r>
      <w:r w:rsidR="006F6351" w:rsidRPr="00294AE0">
        <w:rPr>
          <w:rFonts w:hint="eastAsia"/>
          <w:lang w:val="en-GB" w:eastAsia="zh-CN"/>
        </w:rPr>
        <w:t>UL PL.</w:t>
      </w:r>
      <w:r w:rsidR="00360E2F" w:rsidRPr="00294AE0">
        <w:rPr>
          <w:rFonts w:hint="eastAsia"/>
          <w:lang w:val="en-GB" w:eastAsia="zh-CN"/>
        </w:rPr>
        <w:t xml:space="preserve"> </w:t>
      </w:r>
    </w:p>
    <w:p w14:paraId="2BFDEE10" w14:textId="022357B4" w:rsidR="00E5383C" w:rsidRPr="00294AE0" w:rsidRDefault="00E5383C" w:rsidP="00E5383C">
      <w:pPr>
        <w:rPr>
          <w:lang w:val="en-GB" w:eastAsia="zh-CN"/>
        </w:rPr>
      </w:pPr>
      <w:r w:rsidRPr="00294AE0">
        <w:rPr>
          <w:lang w:val="en-GB" w:eastAsia="zh-CN"/>
        </w:rPr>
        <w:t xml:space="preserve">To </w:t>
      </w:r>
      <w:r w:rsidR="009B143F" w:rsidRPr="00294AE0">
        <w:rPr>
          <w:rFonts w:hint="eastAsia"/>
          <w:lang w:val="en-GB" w:eastAsia="zh-CN"/>
        </w:rPr>
        <w:t>address the above issue</w:t>
      </w:r>
      <w:r w:rsidRPr="00294AE0">
        <w:rPr>
          <w:lang w:val="en-GB" w:eastAsia="zh-CN"/>
        </w:rPr>
        <w:t>,</w:t>
      </w:r>
      <w:r w:rsidR="00AC5B03" w:rsidRPr="00294AE0">
        <w:rPr>
          <w:rFonts w:hint="eastAsia"/>
          <w:lang w:val="en-GB" w:eastAsia="zh-CN"/>
        </w:rPr>
        <w:t xml:space="preserve"> a </w:t>
      </w:r>
      <w:r w:rsidR="00AC5B03" w:rsidRPr="00294AE0">
        <w:rPr>
          <w:lang w:val="en-GB" w:eastAsia="zh-CN"/>
        </w:rPr>
        <w:t>mechanism</w:t>
      </w:r>
      <w:r w:rsidR="00AC5B03" w:rsidRPr="00294AE0">
        <w:rPr>
          <w:rFonts w:hint="eastAsia"/>
          <w:lang w:val="en-GB" w:eastAsia="zh-CN"/>
        </w:rPr>
        <w:t xml:space="preserve"> to measure uplink pathloss between UE and UL TRP is needed, in this case,</w:t>
      </w:r>
      <w:r w:rsidRPr="00294AE0">
        <w:rPr>
          <w:lang w:val="en-GB" w:eastAsia="zh-CN"/>
        </w:rPr>
        <w:t xml:space="preserve"> the uplink Tx power need to be known by the network. </w:t>
      </w:r>
      <w:r w:rsidR="00AA4386" w:rsidRPr="00294AE0">
        <w:rPr>
          <w:lang w:val="en-GB" w:eastAsia="zh-CN"/>
        </w:rPr>
        <w:t xml:space="preserve">After a UL TRP has been detected and UL transmission to the UL TRP is established, the network can </w:t>
      </w:r>
      <w:r w:rsidR="00C55CEF" w:rsidRPr="00294AE0">
        <w:rPr>
          <w:lang w:val="en-GB" w:eastAsia="zh-CN"/>
        </w:rPr>
        <w:t xml:space="preserve">obtain </w:t>
      </w:r>
      <w:r w:rsidR="00AA4386" w:rsidRPr="00294AE0">
        <w:rPr>
          <w:lang w:val="en-GB" w:eastAsia="zh-CN"/>
        </w:rPr>
        <w:t xml:space="preserve">the </w:t>
      </w:r>
      <w:r w:rsidR="00AA4386" w:rsidRPr="00294AE0">
        <w:rPr>
          <w:rFonts w:hint="eastAsia"/>
          <w:lang w:val="en-GB" w:eastAsia="zh-CN"/>
        </w:rPr>
        <w:t>uplin</w:t>
      </w:r>
      <w:r w:rsidR="00AA4386" w:rsidRPr="00294AE0">
        <w:rPr>
          <w:lang w:val="en-GB" w:eastAsia="zh-CN"/>
        </w:rPr>
        <w:t xml:space="preserve">k Tx power based on PHR report. However, before the UL transmission to a UL TRP is established, PHR is not </w:t>
      </w:r>
      <w:r w:rsidR="00697415" w:rsidRPr="00294AE0">
        <w:rPr>
          <w:lang w:val="en-GB" w:eastAsia="zh-CN"/>
        </w:rPr>
        <w:t>available,</w:t>
      </w:r>
      <w:r w:rsidR="00AA4386" w:rsidRPr="00294AE0">
        <w:rPr>
          <w:lang w:val="en-GB" w:eastAsia="zh-CN"/>
        </w:rPr>
        <w:t xml:space="preserve"> and network cannot obtain the uplink Tx power based on PHR report. </w:t>
      </w:r>
      <w:r w:rsidRPr="00294AE0">
        <w:rPr>
          <w:lang w:val="en-GB" w:eastAsia="zh-CN"/>
        </w:rPr>
        <w:t xml:space="preserve">In this case, </w:t>
      </w:r>
      <w:r w:rsidR="00E46BE2" w:rsidRPr="00294AE0">
        <w:rPr>
          <w:rFonts w:hint="eastAsia"/>
          <w:lang w:val="en-GB" w:eastAsia="zh-CN"/>
        </w:rPr>
        <w:t xml:space="preserve">before </w:t>
      </w:r>
      <w:r w:rsidR="00C55CEF" w:rsidRPr="00294AE0">
        <w:rPr>
          <w:lang w:val="en-GB" w:eastAsia="zh-CN"/>
        </w:rPr>
        <w:t>the UL transmission to a UL TRP is established</w:t>
      </w:r>
      <w:r w:rsidRPr="00294AE0">
        <w:rPr>
          <w:lang w:val="en-GB" w:eastAsia="zh-CN"/>
        </w:rPr>
        <w:t xml:space="preserve">, the UE needs to transmit some uplink signal with known Tx power to facilitate the uplink pathloss determination at the network side. The existing SRS for </w:t>
      </w:r>
      <w:r w:rsidRPr="00294AE0">
        <w:rPr>
          <w:rFonts w:hint="eastAsia"/>
          <w:lang w:val="en-GB" w:eastAsia="zh-CN"/>
        </w:rPr>
        <w:t>beam</w:t>
      </w:r>
      <w:r w:rsidRPr="00294AE0">
        <w:rPr>
          <w:lang w:val="en-GB" w:eastAsia="zh-CN"/>
        </w:rPr>
        <w:t xml:space="preserve"> management can be used for this purpose.</w:t>
      </w:r>
    </w:p>
    <w:p w14:paraId="2A2B12EB" w14:textId="20E8495E" w:rsidR="00A60B32" w:rsidRPr="00294AE0" w:rsidRDefault="00A60B32" w:rsidP="00B30320">
      <w:pPr>
        <w:rPr>
          <w:b/>
          <w:bCs/>
          <w:lang w:val="en-GB"/>
        </w:rPr>
      </w:pPr>
      <w:r w:rsidRPr="00294AE0">
        <w:rPr>
          <w:b/>
          <w:bCs/>
          <w:u w:val="single"/>
          <w:lang w:val="en-GB"/>
        </w:rPr>
        <w:t xml:space="preserve">Observation </w:t>
      </w:r>
      <w:r w:rsidR="003D506A" w:rsidRPr="00294AE0">
        <w:rPr>
          <w:rFonts w:hint="eastAsia"/>
          <w:b/>
          <w:bCs/>
          <w:u w:val="single"/>
          <w:lang w:val="en-GB" w:eastAsia="zh-CN"/>
        </w:rPr>
        <w:t>1</w:t>
      </w:r>
      <w:r w:rsidRPr="00294AE0">
        <w:rPr>
          <w:b/>
          <w:bCs/>
          <w:lang w:val="en-GB"/>
        </w:rPr>
        <w:t xml:space="preserve">: </w:t>
      </w:r>
      <w:r w:rsidR="00156FF8" w:rsidRPr="00294AE0">
        <w:rPr>
          <w:b/>
          <w:bCs/>
          <w:lang w:val="en-GB"/>
        </w:rPr>
        <w:t xml:space="preserve">For </w:t>
      </w:r>
      <w:r w:rsidR="00FF1E26" w:rsidRPr="00294AE0">
        <w:rPr>
          <w:b/>
          <w:bCs/>
          <w:lang w:val="en-GB"/>
        </w:rPr>
        <w:t>uplink pathloss determination</w:t>
      </w:r>
      <w:r w:rsidR="00156FF8" w:rsidRPr="00294AE0">
        <w:rPr>
          <w:b/>
          <w:bCs/>
          <w:lang w:val="en-GB"/>
        </w:rPr>
        <w:t>, t</w:t>
      </w:r>
      <w:r w:rsidR="00890CE6" w:rsidRPr="00294AE0">
        <w:rPr>
          <w:rFonts w:hint="eastAsia"/>
          <w:b/>
          <w:bCs/>
          <w:lang w:val="en-GB" w:eastAsia="zh-CN"/>
        </w:rPr>
        <w:t>he</w:t>
      </w:r>
      <w:r w:rsidR="00890CE6" w:rsidRPr="00294AE0">
        <w:rPr>
          <w:b/>
          <w:bCs/>
          <w:lang w:val="en-GB"/>
        </w:rPr>
        <w:t xml:space="preserve"> </w:t>
      </w:r>
      <w:r w:rsidR="00A03424" w:rsidRPr="00294AE0">
        <w:rPr>
          <w:b/>
          <w:bCs/>
          <w:lang w:val="en-GB"/>
        </w:rPr>
        <w:t xml:space="preserve">existing </w:t>
      </w:r>
      <w:r w:rsidR="0096737A" w:rsidRPr="00294AE0">
        <w:rPr>
          <w:b/>
          <w:bCs/>
          <w:lang w:val="en-GB"/>
        </w:rPr>
        <w:t xml:space="preserve">SRS </w:t>
      </w:r>
      <w:r w:rsidR="00A03424" w:rsidRPr="00294AE0">
        <w:rPr>
          <w:b/>
          <w:bCs/>
          <w:lang w:val="en-GB"/>
        </w:rPr>
        <w:t>with usage set to ‘beamManagement’ can be used</w:t>
      </w:r>
      <w:r w:rsidR="00CB1934" w:rsidRPr="00294AE0">
        <w:rPr>
          <w:b/>
          <w:bCs/>
          <w:lang w:val="en-GB"/>
        </w:rPr>
        <w:t>.</w:t>
      </w:r>
    </w:p>
    <w:p w14:paraId="655E1C2E" w14:textId="3F5DF172" w:rsidR="007624A6" w:rsidRPr="00294AE0" w:rsidRDefault="007624A6" w:rsidP="00A51A05">
      <w:pPr>
        <w:rPr>
          <w:lang w:val="en-GB"/>
        </w:rPr>
      </w:pPr>
      <w:r w:rsidRPr="00294AE0">
        <w:rPr>
          <w:lang w:val="en-GB"/>
        </w:rPr>
        <w:t xml:space="preserve">For the SRS transmission for </w:t>
      </w:r>
      <w:r w:rsidR="00A808DD" w:rsidRPr="00294AE0">
        <w:rPr>
          <w:lang w:val="en-GB"/>
        </w:rPr>
        <w:t>uplink pathloss determination</w:t>
      </w:r>
      <w:r w:rsidRPr="00294AE0">
        <w:rPr>
          <w:lang w:val="en-GB"/>
        </w:rPr>
        <w:t>,</w:t>
      </w:r>
      <w:r w:rsidR="00861B6B" w:rsidRPr="00294AE0">
        <w:rPr>
          <w:lang w:val="en-GB"/>
        </w:rPr>
        <w:t xml:space="preserve"> </w:t>
      </w:r>
      <w:r w:rsidR="009A4786" w:rsidRPr="00294AE0">
        <w:rPr>
          <w:lang w:val="en-GB"/>
        </w:rPr>
        <w:t xml:space="preserve">the </w:t>
      </w:r>
      <w:r w:rsidR="002F1CBE" w:rsidRPr="00294AE0">
        <w:rPr>
          <w:lang w:val="en-GB"/>
        </w:rPr>
        <w:t xml:space="preserve">uplink pathloss is neither known at the network </w:t>
      </w:r>
      <w:r w:rsidR="00F645BC" w:rsidRPr="00294AE0">
        <w:rPr>
          <w:lang w:val="en-GB"/>
        </w:rPr>
        <w:t>nor at the UE</w:t>
      </w:r>
      <w:r w:rsidR="00955581" w:rsidRPr="00294AE0">
        <w:rPr>
          <w:lang w:val="en-GB"/>
        </w:rPr>
        <w:t xml:space="preserve"> </w:t>
      </w:r>
      <w:r w:rsidR="00324BB8" w:rsidRPr="00294AE0">
        <w:rPr>
          <w:lang w:val="en-GB"/>
        </w:rPr>
        <w:t xml:space="preserve">before </w:t>
      </w:r>
      <w:r w:rsidR="00324BB8" w:rsidRPr="00294AE0">
        <w:rPr>
          <w:lang w:val="en-GB" w:eastAsia="zh-CN"/>
        </w:rPr>
        <w:t>the UL transmission to a UL TRP</w:t>
      </w:r>
      <w:r w:rsidR="00142387" w:rsidRPr="00294AE0">
        <w:rPr>
          <w:lang w:val="en-GB" w:eastAsia="zh-CN"/>
        </w:rPr>
        <w:t xml:space="preserve"> is established</w:t>
      </w:r>
      <w:r w:rsidR="00527E80" w:rsidRPr="00294AE0">
        <w:rPr>
          <w:lang w:val="en-GB"/>
        </w:rPr>
        <w:t xml:space="preserve">. </w:t>
      </w:r>
      <w:r w:rsidR="00CE357F" w:rsidRPr="00294AE0">
        <w:rPr>
          <w:lang w:val="en-GB"/>
        </w:rPr>
        <w:t xml:space="preserve">In this case, one reasonable solution is to configure or indicate a power spectral density (PSD) for the SRS. </w:t>
      </w:r>
      <w:r w:rsidR="00860BDC" w:rsidRPr="00294AE0">
        <w:rPr>
          <w:lang w:val="en-GB"/>
        </w:rPr>
        <w:t xml:space="preserve">For example, if the PSD is power per RB, then </w:t>
      </w:r>
      <m:oMath>
        <m:sSub>
          <m:sSubPr>
            <m:ctrlPr>
              <w:rPr>
                <w:rFonts w:ascii="Cambria Math" w:hAnsi="Cambria Math"/>
                <w:i/>
                <w:iCs/>
              </w:rPr>
            </m:ctrlPr>
          </m:sSubPr>
          <m:e>
            <m:r>
              <w:rPr>
                <w:rFonts w:ascii="Cambria Math" w:hAnsi="Cambria Math"/>
              </w:rPr>
              <m:t>P</m:t>
            </m:r>
          </m:e>
          <m:sub>
            <m:r>
              <w:rPr>
                <w:rFonts w:ascii="Cambria Math" w:hAnsi="Cambria Math"/>
              </w:rPr>
              <m:t>SRS</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e>
        </m:func>
        <m:sSub>
          <m:sSubPr>
            <m:ctrlPr>
              <w:rPr>
                <w:rFonts w:ascii="Cambria Math" w:hAnsi="Cambria Math"/>
                <w:i/>
                <w:iCs/>
              </w:rPr>
            </m:ctrlPr>
          </m:sSubPr>
          <m:e>
            <m:r>
              <w:rPr>
                <w:rFonts w:ascii="Cambria Math" w:hAnsi="Cambria Math"/>
              </w:rPr>
              <m:t>M</m:t>
            </m:r>
          </m:e>
          <m:sub>
            <m:r>
              <w:rPr>
                <w:rFonts w:ascii="Cambria Math" w:hAnsi="Cambria Math"/>
              </w:rPr>
              <m:t>SRS</m:t>
            </m:r>
          </m:sub>
        </m:sSub>
        <m:r>
          <w:rPr>
            <w:rFonts w:ascii="Cambria Math" w:hAnsi="Cambria Math"/>
          </w:rPr>
          <m:t>)+PSD</m:t>
        </m:r>
      </m:oMath>
      <w:r w:rsidR="00890D18" w:rsidRPr="00294AE0">
        <w:rPr>
          <w:iCs/>
        </w:rPr>
        <w:t xml:space="preserve"> </w:t>
      </w:r>
      <w:r w:rsidR="00853F79" w:rsidRPr="00294AE0">
        <w:rPr>
          <w:iCs/>
        </w:rPr>
        <w:t>[dBm]</w:t>
      </w:r>
      <w:r w:rsidR="00860BDC" w:rsidRPr="00294AE0">
        <w:t xml:space="preserve">. </w:t>
      </w:r>
      <w:r w:rsidR="00CE357F" w:rsidRPr="00294AE0">
        <w:rPr>
          <w:lang w:val="en-GB"/>
        </w:rPr>
        <w:t xml:space="preserve">And the UE can </w:t>
      </w:r>
      <w:r w:rsidR="0056707D" w:rsidRPr="00294AE0">
        <w:rPr>
          <w:lang w:val="en-GB"/>
        </w:rPr>
        <w:t>determine</w:t>
      </w:r>
      <w:r w:rsidR="00CE357F" w:rsidRPr="00294AE0">
        <w:rPr>
          <w:lang w:val="en-GB"/>
        </w:rPr>
        <w:t xml:space="preserve"> an initial uplink Tx power for SRS</w:t>
      </w:r>
      <w:r w:rsidR="00C31D76" w:rsidRPr="00294AE0">
        <w:rPr>
          <w:lang w:val="en-GB"/>
        </w:rPr>
        <w:t>, e.g.,</w:t>
      </w:r>
      <w:r w:rsidR="00CE357F" w:rsidRPr="00294AE0">
        <w:rPr>
          <w:lang w:val="en-GB"/>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SRS</m:t>
            </m:r>
          </m:sub>
        </m:sSub>
      </m:oMath>
      <w:r w:rsidR="00860BDC" w:rsidRPr="00294AE0">
        <w:rPr>
          <w:iCs/>
        </w:rPr>
        <w:t xml:space="preserve"> </w:t>
      </w:r>
      <w:r w:rsidR="00CE357F" w:rsidRPr="00294AE0">
        <w:rPr>
          <w:lang w:val="en-GB"/>
        </w:rPr>
        <w:t xml:space="preserve">based on the configured or indicated </w:t>
      </w:r>
      <w:r w:rsidR="00CE357F" w:rsidRPr="00294AE0">
        <w:rPr>
          <w:i/>
          <w:iCs/>
          <w:lang w:val="en-GB"/>
        </w:rPr>
        <w:t>PSD</w:t>
      </w:r>
      <w:r w:rsidR="00CE357F" w:rsidRPr="00294AE0">
        <w:rPr>
          <w:lang w:val="en-GB"/>
        </w:rPr>
        <w:t xml:space="preserve"> and the number of RBs allocated to the SRS</w:t>
      </w:r>
      <w:r w:rsidR="005325C3" w:rsidRPr="00294AE0">
        <w:rPr>
          <w:lang w:val="en-GB"/>
        </w:rPr>
        <w:t xml:space="preserve">, e.g., </w:t>
      </w:r>
      <m:oMath>
        <m:sSub>
          <m:sSubPr>
            <m:ctrlPr>
              <w:rPr>
                <w:rFonts w:ascii="Cambria Math" w:hAnsi="Cambria Math"/>
                <w:i/>
                <w:iCs/>
              </w:rPr>
            </m:ctrlPr>
          </m:sSubPr>
          <m:e>
            <m:r>
              <w:rPr>
                <w:rFonts w:ascii="Cambria Math" w:hAnsi="Cambria Math"/>
              </w:rPr>
              <m:t>M</m:t>
            </m:r>
          </m:e>
          <m:sub>
            <m:r>
              <w:rPr>
                <w:rFonts w:ascii="Cambria Math" w:hAnsi="Cambria Math"/>
              </w:rPr>
              <m:t>SRS</m:t>
            </m:r>
          </m:sub>
        </m:sSub>
      </m:oMath>
      <w:r w:rsidR="00CE357F" w:rsidRPr="00294AE0">
        <w:rPr>
          <w:lang w:val="en-GB"/>
        </w:rPr>
        <w:t xml:space="preserve">. </w:t>
      </w:r>
      <w:r w:rsidR="00D03448" w:rsidRPr="00294AE0">
        <w:rPr>
          <w:lang w:val="en-GB"/>
        </w:rPr>
        <w:t xml:space="preserve">To </w:t>
      </w:r>
      <w:r w:rsidR="009F673F" w:rsidRPr="00294AE0">
        <w:rPr>
          <w:lang w:val="en-GB"/>
        </w:rPr>
        <w:t xml:space="preserve">avoid </w:t>
      </w:r>
      <w:r w:rsidR="008A2E67" w:rsidRPr="00294AE0">
        <w:rPr>
          <w:lang w:val="en-GB"/>
        </w:rPr>
        <w:t xml:space="preserve">inter-UE interference as well as </w:t>
      </w:r>
      <w:r w:rsidR="00DB6A75" w:rsidRPr="00294AE0">
        <w:rPr>
          <w:lang w:val="en-GB"/>
        </w:rPr>
        <w:t xml:space="preserve">relative large received </w:t>
      </w:r>
      <w:r w:rsidR="00CF5CA6" w:rsidRPr="00294AE0">
        <w:rPr>
          <w:lang w:val="en-GB"/>
        </w:rPr>
        <w:t>power which may exceed the dynamic range of the receiver,</w:t>
      </w:r>
      <w:r w:rsidR="000A0687" w:rsidRPr="00294AE0">
        <w:rPr>
          <w:lang w:val="en-GB"/>
        </w:rPr>
        <w:t xml:space="preserve"> it make</w:t>
      </w:r>
      <w:r w:rsidR="00765595" w:rsidRPr="00294AE0">
        <w:rPr>
          <w:lang w:val="en-GB"/>
        </w:rPr>
        <w:t>s</w:t>
      </w:r>
      <w:r w:rsidR="000A0687" w:rsidRPr="00294AE0">
        <w:rPr>
          <w:lang w:val="en-GB"/>
        </w:rPr>
        <w:t xml:space="preserve"> more sense to start from a small </w:t>
      </w:r>
      <w:r w:rsidR="00414737" w:rsidRPr="00294AE0">
        <w:rPr>
          <w:lang w:val="en-GB"/>
        </w:rPr>
        <w:t xml:space="preserve">PSD value </w:t>
      </w:r>
      <w:r w:rsidR="00CF784A" w:rsidRPr="00294AE0">
        <w:rPr>
          <w:lang w:val="en-GB"/>
        </w:rPr>
        <w:t xml:space="preserve">in which case if the SRS is not detected by </w:t>
      </w:r>
      <w:r w:rsidR="000B4949" w:rsidRPr="00294AE0">
        <w:rPr>
          <w:lang w:val="en-GB"/>
        </w:rPr>
        <w:t xml:space="preserve">any TRP, the network can </w:t>
      </w:r>
      <w:r w:rsidR="002922A3" w:rsidRPr="00294AE0">
        <w:rPr>
          <w:lang w:val="en-GB"/>
        </w:rPr>
        <w:t xml:space="preserve">increase the Tx power by </w:t>
      </w:r>
      <w:r w:rsidR="00305A02" w:rsidRPr="00294AE0">
        <w:rPr>
          <w:lang w:val="en-GB"/>
        </w:rPr>
        <w:t>using enhanced close-loop power control</w:t>
      </w:r>
      <w:r w:rsidR="00911DB3" w:rsidRPr="00294AE0">
        <w:rPr>
          <w:lang w:val="en-GB"/>
        </w:rPr>
        <w:t>, e.g., MAC-CE based TPC command</w:t>
      </w:r>
      <w:r w:rsidR="00305A02" w:rsidRPr="00294AE0">
        <w:rPr>
          <w:lang w:val="en-GB"/>
        </w:rPr>
        <w:t xml:space="preserve"> </w:t>
      </w:r>
      <w:r w:rsidR="00242662" w:rsidRPr="00294AE0">
        <w:rPr>
          <w:lang w:val="en-GB"/>
        </w:rPr>
        <w:t xml:space="preserve">or </w:t>
      </w:r>
      <w:r w:rsidR="003C6C01" w:rsidRPr="00294AE0">
        <w:rPr>
          <w:lang w:val="en-GB"/>
        </w:rPr>
        <w:t xml:space="preserve">updating the PSD </w:t>
      </w:r>
      <w:r w:rsidR="00611B6A" w:rsidRPr="00294AE0">
        <w:rPr>
          <w:lang w:val="en-GB"/>
        </w:rPr>
        <w:t>dynamically.</w:t>
      </w:r>
      <w:r w:rsidR="00CE357F" w:rsidRPr="00294AE0">
        <w:rPr>
          <w:lang w:val="en-GB"/>
        </w:rPr>
        <w:t xml:space="preserve"> </w:t>
      </w:r>
      <w:r w:rsidR="00EF03FB" w:rsidRPr="00294AE0">
        <w:rPr>
          <w:lang w:val="en-GB"/>
        </w:rPr>
        <w:t>Once the network receive</w:t>
      </w:r>
      <w:r w:rsidR="00B6599B" w:rsidRPr="00294AE0">
        <w:rPr>
          <w:lang w:val="en-GB"/>
        </w:rPr>
        <w:t>s</w:t>
      </w:r>
      <w:r w:rsidR="00EF03FB" w:rsidRPr="00294AE0">
        <w:rPr>
          <w:lang w:val="en-GB"/>
        </w:rPr>
        <w:t xml:space="preserve"> the SRS, the network </w:t>
      </w:r>
      <w:r w:rsidR="00423FC2" w:rsidRPr="00294AE0">
        <w:rPr>
          <w:lang w:val="en-GB"/>
        </w:rPr>
        <w:t xml:space="preserve">can </w:t>
      </w:r>
      <w:r w:rsidR="00134DD8" w:rsidRPr="00294AE0">
        <w:rPr>
          <w:lang w:val="en-GB"/>
        </w:rPr>
        <w:t xml:space="preserve">determine the uplink pathloss based on the </w:t>
      </w:r>
      <w:r w:rsidR="005B311A" w:rsidRPr="00294AE0">
        <w:rPr>
          <w:lang w:val="en-GB"/>
        </w:rPr>
        <w:t xml:space="preserve">received signal strength and the Tx power </w:t>
      </w:r>
      <w:r w:rsidR="00667777" w:rsidRPr="00294AE0">
        <w:rPr>
          <w:lang w:val="en-GB"/>
        </w:rPr>
        <w:t>of SRS.</w:t>
      </w:r>
    </w:p>
    <w:p w14:paraId="33C01DD7" w14:textId="1E742175" w:rsidR="00B30320" w:rsidRPr="00294AE0" w:rsidRDefault="00B30320" w:rsidP="00A64AB0">
      <w:pPr>
        <w:rPr>
          <w:b/>
          <w:bCs/>
        </w:rPr>
      </w:pPr>
      <w:r w:rsidRPr="00294AE0">
        <w:rPr>
          <w:b/>
          <w:bCs/>
          <w:u w:val="single"/>
          <w:lang w:val="en-GB"/>
        </w:rPr>
        <w:t xml:space="preserve">Proposal </w:t>
      </w:r>
      <w:r w:rsidR="00593333" w:rsidRPr="00294AE0">
        <w:rPr>
          <w:rFonts w:hint="eastAsia"/>
          <w:b/>
          <w:bCs/>
          <w:u w:val="single"/>
          <w:lang w:val="en-GB" w:eastAsia="zh-CN"/>
        </w:rPr>
        <w:t>9</w:t>
      </w:r>
      <w:r w:rsidRPr="00294AE0">
        <w:rPr>
          <w:lang w:val="en-GB"/>
        </w:rPr>
        <w:t>:</w:t>
      </w:r>
      <w:r w:rsidR="00084D1D" w:rsidRPr="00294AE0">
        <w:rPr>
          <w:rFonts w:asciiTheme="minorHAnsi" w:eastAsiaTheme="minorEastAsia" w:hAnsi="Calibri" w:cstheme="minorBidi"/>
          <w:b/>
          <w:bCs/>
          <w:kern w:val="24"/>
          <w:sz w:val="40"/>
          <w:szCs w:val="40"/>
        </w:rPr>
        <w:t xml:space="preserve"> </w:t>
      </w:r>
      <w:r w:rsidR="00084D1D" w:rsidRPr="00294AE0">
        <w:rPr>
          <w:b/>
          <w:bCs/>
        </w:rPr>
        <w:t xml:space="preserve">Study </w:t>
      </w:r>
      <w:r w:rsidR="00812816" w:rsidRPr="00294AE0">
        <w:rPr>
          <w:b/>
          <w:bCs/>
        </w:rPr>
        <w:t>mechanism</w:t>
      </w:r>
      <w:r w:rsidR="00E80DCF" w:rsidRPr="00294AE0">
        <w:rPr>
          <w:b/>
          <w:bCs/>
        </w:rPr>
        <w:t xml:space="preserve"> for uplink pathloss determination</w:t>
      </w:r>
      <w:r w:rsidR="00812816" w:rsidRPr="00294AE0">
        <w:rPr>
          <w:b/>
          <w:bCs/>
        </w:rPr>
        <w:t xml:space="preserve"> by using </w:t>
      </w:r>
      <w:r w:rsidR="0035557E" w:rsidRPr="00294AE0">
        <w:rPr>
          <w:b/>
          <w:bCs/>
        </w:rPr>
        <w:t>the existing beam management SRS</w:t>
      </w:r>
      <w:r w:rsidR="00084D1D" w:rsidRPr="00294AE0">
        <w:rPr>
          <w:b/>
          <w:bCs/>
        </w:rPr>
        <w:t>.</w:t>
      </w:r>
    </w:p>
    <w:p w14:paraId="08AF2982" w14:textId="77777777" w:rsidR="000B6515" w:rsidRPr="00294AE0" w:rsidRDefault="000B6515" w:rsidP="00B30320">
      <w:pPr>
        <w:rPr>
          <w:b/>
          <w:bCs/>
        </w:rPr>
      </w:pPr>
    </w:p>
    <w:p w14:paraId="736EDA85" w14:textId="3B663CFF" w:rsidR="000B6515" w:rsidRPr="00294AE0" w:rsidRDefault="00124582" w:rsidP="000B6515">
      <w:pPr>
        <w:pStyle w:val="Heading2"/>
      </w:pPr>
      <w:r w:rsidRPr="00294AE0">
        <w:lastRenderedPageBreak/>
        <w:t xml:space="preserve">Discussion on </w:t>
      </w:r>
      <w:r w:rsidR="00161378" w:rsidRPr="00294AE0">
        <w:rPr>
          <w:rFonts w:hint="eastAsia"/>
          <w:lang w:eastAsia="zh-CN"/>
        </w:rPr>
        <w:t>PDCCH</w:t>
      </w:r>
      <w:r w:rsidR="001D4ED4" w:rsidRPr="00294AE0">
        <w:rPr>
          <w:rFonts w:hint="eastAsia"/>
          <w:lang w:eastAsia="zh-CN"/>
        </w:rPr>
        <w:t>-</w:t>
      </w:r>
      <w:r w:rsidR="00161378" w:rsidRPr="00294AE0">
        <w:rPr>
          <w:rFonts w:hint="eastAsia"/>
          <w:lang w:eastAsia="zh-CN"/>
        </w:rPr>
        <w:t>order PRACH</w:t>
      </w:r>
      <w:r w:rsidR="001A6681" w:rsidRPr="00294AE0">
        <w:t xml:space="preserve"> to UL TRP</w:t>
      </w:r>
    </w:p>
    <w:p w14:paraId="2D8F1BCB" w14:textId="1B5E9BFA" w:rsidR="008D6D75" w:rsidRPr="00294AE0" w:rsidRDefault="008D6D75" w:rsidP="008D6D75">
      <w:pPr>
        <w:rPr>
          <w:lang w:val="en-GB"/>
        </w:rPr>
      </w:pPr>
      <w:r w:rsidRPr="00294AE0">
        <w:rPr>
          <w:lang w:val="en-GB"/>
        </w:rPr>
        <w:t>In t</w:t>
      </w:r>
      <w:r w:rsidR="00226437" w:rsidRPr="00294AE0">
        <w:rPr>
          <w:rFonts w:hint="eastAsia"/>
          <w:lang w:val="en-GB" w:eastAsia="zh-CN"/>
        </w:rPr>
        <w:t>he previous</w:t>
      </w:r>
      <w:r w:rsidRPr="00294AE0">
        <w:rPr>
          <w:lang w:val="en-GB"/>
        </w:rPr>
        <w:t xml:space="preserve"> RAN1 meeting, the following has been agreed:</w:t>
      </w:r>
    </w:p>
    <w:tbl>
      <w:tblPr>
        <w:tblStyle w:val="TableGrid"/>
        <w:tblW w:w="0" w:type="auto"/>
        <w:tblLook w:val="04A0" w:firstRow="1" w:lastRow="0" w:firstColumn="1" w:lastColumn="0" w:noHBand="0" w:noVBand="1"/>
      </w:tblPr>
      <w:tblGrid>
        <w:gridCol w:w="9962"/>
      </w:tblGrid>
      <w:tr w:rsidR="000303B9" w:rsidRPr="00294AE0" w14:paraId="61556037" w14:textId="77777777" w:rsidTr="0027347E">
        <w:tc>
          <w:tcPr>
            <w:tcW w:w="9962" w:type="dxa"/>
          </w:tcPr>
          <w:p w14:paraId="2F8FE2C6" w14:textId="5E6E98BA" w:rsidR="005968B6" w:rsidRPr="00294AE0" w:rsidRDefault="005968B6" w:rsidP="00A51A05">
            <w:pPr>
              <w:overflowPunct/>
              <w:autoSpaceDE/>
              <w:autoSpaceDN/>
              <w:adjustRightInd/>
              <w:spacing w:before="0" w:after="0"/>
              <w:textAlignment w:val="auto"/>
              <w:rPr>
                <w:rFonts w:eastAsia="DengXian"/>
                <w:lang w:eastAsia="zh-CN"/>
              </w:rPr>
            </w:pPr>
            <w:r w:rsidRPr="00294AE0">
              <w:rPr>
                <w:rFonts w:eastAsia="DengXian"/>
                <w:b/>
                <w:bCs/>
                <w:highlight w:val="green"/>
                <w:lang w:val="en-GB" w:eastAsia="zh-CN"/>
              </w:rPr>
              <w:t>Agreement</w:t>
            </w:r>
          </w:p>
          <w:p w14:paraId="3DFB9415" w14:textId="77777777" w:rsidR="005968B6" w:rsidRPr="00294AE0" w:rsidRDefault="005968B6" w:rsidP="0018714F">
            <w:pPr>
              <w:numPr>
                <w:ilvl w:val="0"/>
                <w:numId w:val="23"/>
              </w:numPr>
              <w:overflowPunct/>
              <w:autoSpaceDE/>
              <w:autoSpaceDN/>
              <w:adjustRightInd/>
              <w:spacing w:before="0" w:after="0"/>
              <w:textAlignment w:val="auto"/>
              <w:rPr>
                <w:rFonts w:eastAsia="DengXian"/>
                <w:lang w:eastAsia="zh-CN"/>
              </w:rPr>
            </w:pPr>
            <w:r w:rsidRPr="00294AE0">
              <w:rPr>
                <w:rFonts w:eastAsia="DengXian"/>
                <w:lang w:val="en-GB" w:eastAsia="zh-CN"/>
              </w:rPr>
              <w:t>Support applying PL offset on PDCCH-order PRACH towards a UL TRP in FR1.</w:t>
            </w:r>
          </w:p>
          <w:p w14:paraId="776CAE69" w14:textId="77777777" w:rsidR="005968B6" w:rsidRPr="00294AE0" w:rsidRDefault="005968B6" w:rsidP="0018714F">
            <w:pPr>
              <w:numPr>
                <w:ilvl w:val="1"/>
                <w:numId w:val="23"/>
              </w:numPr>
              <w:overflowPunct/>
              <w:autoSpaceDE/>
              <w:autoSpaceDN/>
              <w:adjustRightInd/>
              <w:spacing w:before="0" w:after="0"/>
              <w:textAlignment w:val="auto"/>
              <w:rPr>
                <w:rFonts w:eastAsia="DengXian"/>
                <w:lang w:eastAsia="zh-CN"/>
              </w:rPr>
            </w:pPr>
            <w:r w:rsidRPr="00294AE0">
              <w:rPr>
                <w:rFonts w:eastAsia="DengXian"/>
                <w:lang w:val="en-GB" w:eastAsia="zh-CN"/>
              </w:rPr>
              <w:t>Note: The DL reference timing determination for PDCCH-order PRACH transmission to an UL TRP is still based on the DL RS defined in current RAN4 specification</w:t>
            </w:r>
          </w:p>
          <w:p w14:paraId="1F6BE89C" w14:textId="77777777" w:rsidR="005968B6" w:rsidRPr="00294AE0" w:rsidRDefault="005968B6" w:rsidP="0018714F">
            <w:pPr>
              <w:numPr>
                <w:ilvl w:val="1"/>
                <w:numId w:val="23"/>
              </w:numPr>
              <w:overflowPunct/>
              <w:autoSpaceDE/>
              <w:autoSpaceDN/>
              <w:adjustRightInd/>
              <w:spacing w:before="0" w:after="0"/>
              <w:textAlignment w:val="auto"/>
              <w:rPr>
                <w:rFonts w:eastAsia="DengXian"/>
                <w:lang w:eastAsia="zh-CN"/>
              </w:rPr>
            </w:pPr>
            <w:r w:rsidRPr="00294AE0">
              <w:rPr>
                <w:rFonts w:eastAsia="DengXian"/>
                <w:lang w:val="en-GB" w:eastAsia="zh-CN"/>
              </w:rPr>
              <w:t>Above is subject to a separate UE capability signaling</w:t>
            </w:r>
          </w:p>
          <w:p w14:paraId="65F76E75" w14:textId="77777777" w:rsidR="0018714F" w:rsidRPr="00294AE0" w:rsidRDefault="0018714F" w:rsidP="0018714F">
            <w:pPr>
              <w:overflowPunct/>
              <w:autoSpaceDE/>
              <w:autoSpaceDN/>
              <w:adjustRightInd/>
              <w:spacing w:before="0" w:after="0"/>
              <w:textAlignment w:val="auto"/>
              <w:rPr>
                <w:rFonts w:eastAsia="DengXian"/>
                <w:b/>
                <w:bCs/>
                <w:lang w:eastAsia="zh-CN"/>
              </w:rPr>
            </w:pPr>
            <w:r w:rsidRPr="00294AE0">
              <w:rPr>
                <w:rFonts w:eastAsia="DengXian"/>
                <w:b/>
                <w:bCs/>
                <w:highlight w:val="green"/>
                <w:lang w:val="en-GB" w:eastAsia="zh-CN"/>
              </w:rPr>
              <w:t>Agreement</w:t>
            </w:r>
          </w:p>
          <w:p w14:paraId="60556A53" w14:textId="77777777" w:rsidR="0018714F" w:rsidRPr="00294AE0" w:rsidRDefault="0018714F" w:rsidP="0018714F">
            <w:pPr>
              <w:numPr>
                <w:ilvl w:val="0"/>
                <w:numId w:val="23"/>
              </w:numPr>
              <w:overflowPunct/>
              <w:autoSpaceDE/>
              <w:autoSpaceDN/>
              <w:adjustRightInd/>
              <w:spacing w:before="0" w:after="0"/>
              <w:textAlignment w:val="auto"/>
              <w:rPr>
                <w:rFonts w:eastAsia="DengXian"/>
                <w:lang w:eastAsia="zh-CN"/>
              </w:rPr>
            </w:pPr>
            <w:r w:rsidRPr="00294AE0">
              <w:rPr>
                <w:rFonts w:eastAsia="DengXian"/>
                <w:lang w:val="en-GB" w:eastAsia="zh-CN"/>
              </w:rPr>
              <w:t>For indicating a PL offset for PDCCH-order PRACH transmission at least for FR1, further study and down-select one from the Alt1 and Alt3 by RAN1#118 meeting:</w:t>
            </w:r>
          </w:p>
          <w:p w14:paraId="47DCDA9A" w14:textId="77777777" w:rsidR="0018714F" w:rsidRPr="00294AE0" w:rsidRDefault="0018714F" w:rsidP="0018714F">
            <w:pPr>
              <w:numPr>
                <w:ilvl w:val="1"/>
                <w:numId w:val="23"/>
              </w:numPr>
              <w:overflowPunct/>
              <w:autoSpaceDE/>
              <w:autoSpaceDN/>
              <w:adjustRightInd/>
              <w:spacing w:before="0" w:after="0"/>
              <w:textAlignment w:val="auto"/>
              <w:rPr>
                <w:rFonts w:eastAsia="DengXian"/>
                <w:lang w:eastAsia="zh-CN"/>
              </w:rPr>
            </w:pPr>
            <w:r w:rsidRPr="00294AE0">
              <w:rPr>
                <w:rFonts w:eastAsia="DengXian"/>
                <w:lang w:val="en-GB" w:eastAsia="zh-CN"/>
              </w:rPr>
              <w:t xml:space="preserve">Alt1: RRC configures multiple PL offset values [in PRACH-Config] and PDCCH-order DCI indicates one of them through one DCI field </w:t>
            </w:r>
          </w:p>
          <w:p w14:paraId="7EBB27B9" w14:textId="77777777" w:rsidR="0018714F" w:rsidRPr="00294AE0" w:rsidRDefault="0018714F" w:rsidP="0018714F">
            <w:pPr>
              <w:numPr>
                <w:ilvl w:val="1"/>
                <w:numId w:val="23"/>
              </w:numPr>
              <w:overflowPunct/>
              <w:autoSpaceDE/>
              <w:autoSpaceDN/>
              <w:adjustRightInd/>
              <w:spacing w:before="0" w:after="0"/>
              <w:textAlignment w:val="auto"/>
              <w:rPr>
                <w:rFonts w:eastAsia="DengXian"/>
                <w:lang w:eastAsia="zh-CN"/>
              </w:rPr>
            </w:pPr>
            <w:r w:rsidRPr="00294AE0">
              <w:rPr>
                <w:rFonts w:eastAsia="DengXian"/>
                <w:lang w:val="en-GB" w:eastAsia="zh-CN"/>
              </w:rPr>
              <w:t>Alt3: The PL offset associated with one of the indicated joint/UL TCI state for UL TRP in unified TCI framework is applied on the PDCCH-order PRACH transmission</w:t>
            </w:r>
          </w:p>
          <w:p w14:paraId="6F065770" w14:textId="26E142CB" w:rsidR="005968B6" w:rsidRPr="00294AE0" w:rsidRDefault="0018714F" w:rsidP="0018714F">
            <w:pPr>
              <w:numPr>
                <w:ilvl w:val="1"/>
                <w:numId w:val="23"/>
              </w:numPr>
              <w:overflowPunct/>
              <w:autoSpaceDE/>
              <w:autoSpaceDN/>
              <w:adjustRightInd/>
              <w:spacing w:before="0" w:after="0"/>
              <w:textAlignment w:val="auto"/>
              <w:rPr>
                <w:rFonts w:eastAsia="DengXian"/>
                <w:b/>
                <w:bCs/>
                <w:lang w:eastAsia="zh-CN"/>
              </w:rPr>
            </w:pPr>
            <w:r w:rsidRPr="00294AE0">
              <w:rPr>
                <w:rFonts w:eastAsia="DengXian"/>
                <w:lang w:val="en-GB" w:eastAsia="zh-CN"/>
              </w:rPr>
              <w:t>FFS: the details of DCI field design.</w:t>
            </w:r>
          </w:p>
        </w:tc>
      </w:tr>
    </w:tbl>
    <w:p w14:paraId="6FE9BCB2" w14:textId="77777777" w:rsidR="00A96207" w:rsidRPr="00294AE0" w:rsidRDefault="00A96207" w:rsidP="00B30320"/>
    <w:p w14:paraId="02A8BAEF" w14:textId="77777777" w:rsidR="00E74B01" w:rsidRPr="00294AE0" w:rsidRDefault="004E7861" w:rsidP="00A51A05">
      <w:pPr>
        <w:jc w:val="both"/>
        <w:rPr>
          <w:lang w:eastAsia="zh-CN"/>
        </w:rPr>
      </w:pPr>
      <w:r w:rsidRPr="00294AE0">
        <w:rPr>
          <w:rFonts w:hint="eastAsia"/>
          <w:lang w:eastAsia="zh-CN"/>
        </w:rPr>
        <w:t xml:space="preserve">It has been agreed to support </w:t>
      </w:r>
      <w:r w:rsidR="00A56D22" w:rsidRPr="00294AE0">
        <w:rPr>
          <w:rFonts w:hint="eastAsia"/>
          <w:lang w:eastAsia="zh-CN"/>
        </w:rPr>
        <w:t xml:space="preserve">applying PL offset on PDCCH-ordered PRACH towards a UL TRP in FR1. </w:t>
      </w:r>
      <w:r w:rsidR="00D51D0F" w:rsidRPr="00294AE0">
        <w:rPr>
          <w:rFonts w:hint="eastAsia"/>
          <w:lang w:eastAsia="zh-CN"/>
        </w:rPr>
        <w:t xml:space="preserve">Before discussing </w:t>
      </w:r>
      <w:r w:rsidR="00AF0D28" w:rsidRPr="00294AE0">
        <w:rPr>
          <w:rFonts w:hint="eastAsia"/>
          <w:lang w:eastAsia="zh-CN"/>
        </w:rPr>
        <w:t xml:space="preserve">how to indicate the PL offset for PDCCH-ordered PRACH for FR1, it would be </w:t>
      </w:r>
      <w:r w:rsidR="009E618B" w:rsidRPr="00294AE0">
        <w:rPr>
          <w:rFonts w:hint="eastAsia"/>
          <w:lang w:eastAsia="zh-CN"/>
        </w:rPr>
        <w:t>better to discuss and decide w</w:t>
      </w:r>
      <w:r w:rsidR="00512211" w:rsidRPr="00294AE0">
        <w:rPr>
          <w:rFonts w:hint="eastAsia"/>
          <w:lang w:eastAsia="zh-CN"/>
        </w:rPr>
        <w:t xml:space="preserve">hether to support </w:t>
      </w:r>
      <w:r w:rsidR="00062EB0" w:rsidRPr="00294AE0">
        <w:rPr>
          <w:rFonts w:hint="eastAsia"/>
          <w:lang w:eastAsia="zh-CN"/>
        </w:rPr>
        <w:t xml:space="preserve">applying PL offset on PDCCH-ordered PRACH </w:t>
      </w:r>
      <w:r w:rsidR="00566319" w:rsidRPr="00294AE0">
        <w:rPr>
          <w:rFonts w:hint="eastAsia"/>
          <w:lang w:eastAsia="zh-CN"/>
        </w:rPr>
        <w:t>towards a UL TRP for FR2</w:t>
      </w:r>
      <w:r w:rsidR="009E618B" w:rsidRPr="00294AE0">
        <w:rPr>
          <w:rFonts w:hint="eastAsia"/>
          <w:lang w:eastAsia="zh-CN"/>
        </w:rPr>
        <w:t xml:space="preserve"> </w:t>
      </w:r>
      <w:r w:rsidR="006A0D66" w:rsidRPr="00294AE0">
        <w:rPr>
          <w:rFonts w:hint="eastAsia"/>
          <w:lang w:eastAsia="zh-CN"/>
        </w:rPr>
        <w:t>in order to have a unified solution</w:t>
      </w:r>
      <w:r w:rsidR="00AE256D" w:rsidRPr="00294AE0">
        <w:rPr>
          <w:rFonts w:hint="eastAsia"/>
          <w:lang w:eastAsia="zh-CN"/>
        </w:rPr>
        <w:t>. For FR2, th</w:t>
      </w:r>
      <w:r w:rsidR="00D85592" w:rsidRPr="00294AE0">
        <w:rPr>
          <w:rFonts w:hint="eastAsia"/>
          <w:lang w:eastAsia="zh-CN"/>
        </w:rPr>
        <w:t xml:space="preserve">is was discussed but not agreed since </w:t>
      </w:r>
      <w:r w:rsidR="00E74B01" w:rsidRPr="00294AE0">
        <w:rPr>
          <w:rFonts w:hint="eastAsia"/>
          <w:lang w:eastAsia="zh-CN"/>
        </w:rPr>
        <w:t xml:space="preserve">companies have different understanding on how to determine the Tx beam for PRACH in FR2. </w:t>
      </w:r>
    </w:p>
    <w:p w14:paraId="489869B3" w14:textId="0688A7D8" w:rsidR="00D628AF" w:rsidRPr="00294AE0" w:rsidRDefault="00527F1C" w:rsidP="00A51A05">
      <w:pPr>
        <w:jc w:val="both"/>
        <w:rPr>
          <w:lang w:eastAsia="zh-CN"/>
        </w:rPr>
      </w:pPr>
      <w:r w:rsidRPr="00294AE0">
        <w:rPr>
          <w:rFonts w:hint="eastAsia"/>
          <w:lang w:eastAsia="zh-CN"/>
        </w:rPr>
        <w:t>In the current specification, how to determine Tx beam is u</w:t>
      </w:r>
      <w:r w:rsidR="00233BF5" w:rsidRPr="00294AE0">
        <w:rPr>
          <w:rFonts w:hint="eastAsia"/>
          <w:lang w:eastAsia="zh-CN"/>
        </w:rPr>
        <w:t xml:space="preserve">p to UE implementation. </w:t>
      </w:r>
      <w:r w:rsidR="00321840" w:rsidRPr="00294AE0">
        <w:rPr>
          <w:rFonts w:hint="eastAsia"/>
          <w:lang w:eastAsia="zh-CN"/>
        </w:rPr>
        <w:t xml:space="preserve">As an example, </w:t>
      </w:r>
      <w:r w:rsidR="00545E89" w:rsidRPr="00294AE0">
        <w:rPr>
          <w:rFonts w:hint="eastAsia"/>
          <w:lang w:eastAsia="zh-CN"/>
        </w:rPr>
        <w:t xml:space="preserve">for UE with beam </w:t>
      </w:r>
      <w:r w:rsidR="00545E89" w:rsidRPr="00294AE0">
        <w:rPr>
          <w:lang w:eastAsia="zh-CN"/>
        </w:rPr>
        <w:t>correspondence</w:t>
      </w:r>
      <w:r w:rsidR="00545E89" w:rsidRPr="00294AE0">
        <w:rPr>
          <w:rFonts w:hint="eastAsia"/>
          <w:lang w:eastAsia="zh-CN"/>
        </w:rPr>
        <w:t xml:space="preserve">, </w:t>
      </w:r>
      <w:r w:rsidR="00321840" w:rsidRPr="00294AE0">
        <w:rPr>
          <w:rFonts w:hint="eastAsia"/>
          <w:lang w:eastAsia="zh-CN"/>
        </w:rPr>
        <w:t xml:space="preserve">the UE can determine the Tx beam for PRACH based on </w:t>
      </w:r>
      <w:r w:rsidR="00086D96" w:rsidRPr="00294AE0">
        <w:rPr>
          <w:rFonts w:hint="eastAsia"/>
          <w:lang w:eastAsia="zh-CN"/>
        </w:rPr>
        <w:t xml:space="preserve">the </w:t>
      </w:r>
      <w:r w:rsidR="00E9183E" w:rsidRPr="00294AE0">
        <w:rPr>
          <w:rFonts w:hint="eastAsia"/>
          <w:lang w:eastAsia="zh-CN"/>
        </w:rPr>
        <w:t xml:space="preserve">Rx beam of the </w:t>
      </w:r>
      <w:r w:rsidR="00086D96" w:rsidRPr="00294AE0">
        <w:rPr>
          <w:rFonts w:hint="eastAsia"/>
          <w:lang w:eastAsia="zh-CN"/>
        </w:rPr>
        <w:t xml:space="preserve">DL RS </w:t>
      </w:r>
      <w:r w:rsidR="00401DD6" w:rsidRPr="00294AE0">
        <w:rPr>
          <w:rFonts w:hint="eastAsia"/>
          <w:lang w:eastAsia="zh-CN"/>
        </w:rPr>
        <w:t>associated with the PRACH transmission.</w:t>
      </w:r>
      <w:r w:rsidR="00A90DBD" w:rsidRPr="00294AE0">
        <w:rPr>
          <w:rFonts w:hint="eastAsia"/>
          <w:lang w:eastAsia="zh-CN"/>
        </w:rPr>
        <w:t xml:space="preserve"> </w:t>
      </w:r>
      <w:r w:rsidR="00545E89" w:rsidRPr="00294AE0">
        <w:rPr>
          <w:rFonts w:hint="eastAsia"/>
          <w:lang w:eastAsia="zh-CN"/>
        </w:rPr>
        <w:t xml:space="preserve">For UE </w:t>
      </w:r>
      <w:r w:rsidR="00E9183E" w:rsidRPr="00294AE0">
        <w:rPr>
          <w:rFonts w:hint="eastAsia"/>
          <w:lang w:eastAsia="zh-CN"/>
        </w:rPr>
        <w:t xml:space="preserve">without beam </w:t>
      </w:r>
      <w:r w:rsidR="00E9183E" w:rsidRPr="00294AE0">
        <w:rPr>
          <w:lang w:eastAsia="zh-CN"/>
        </w:rPr>
        <w:t>correspondence</w:t>
      </w:r>
      <w:r w:rsidR="00E9183E" w:rsidRPr="00294AE0">
        <w:rPr>
          <w:rFonts w:hint="eastAsia"/>
          <w:lang w:eastAsia="zh-CN"/>
        </w:rPr>
        <w:t xml:space="preserve">, the UE can try multiple Tx beams around the Rx beam </w:t>
      </w:r>
      <w:r w:rsidR="00064DBC" w:rsidRPr="00294AE0">
        <w:rPr>
          <w:rFonts w:hint="eastAsia"/>
          <w:lang w:eastAsia="zh-CN"/>
        </w:rPr>
        <w:t xml:space="preserve">of a corresponding DL RS associated with PRACH transmission for multiple PRACH attempts. </w:t>
      </w:r>
      <w:r w:rsidR="00A90DBD" w:rsidRPr="00294AE0">
        <w:rPr>
          <w:rFonts w:hint="eastAsia"/>
          <w:lang w:eastAsia="zh-CN"/>
        </w:rPr>
        <w:t>However, for asymmetric DL sTRP/UL mTRP scenario, the UL TRP doesn</w:t>
      </w:r>
      <w:r w:rsidR="00A90DBD" w:rsidRPr="00294AE0">
        <w:rPr>
          <w:lang w:eastAsia="zh-CN"/>
        </w:rPr>
        <w:t>’</w:t>
      </w:r>
      <w:r w:rsidR="00A90DBD" w:rsidRPr="00294AE0">
        <w:rPr>
          <w:rFonts w:hint="eastAsia"/>
          <w:lang w:eastAsia="zh-CN"/>
        </w:rPr>
        <w:t xml:space="preserve">t transmit any DL signal </w:t>
      </w:r>
      <w:r w:rsidR="00C91F1E" w:rsidRPr="00294AE0">
        <w:rPr>
          <w:rFonts w:hint="eastAsia"/>
          <w:lang w:eastAsia="zh-CN"/>
        </w:rPr>
        <w:t xml:space="preserve">and thus the </w:t>
      </w:r>
      <w:r w:rsidR="009160CA" w:rsidRPr="00294AE0">
        <w:rPr>
          <w:rFonts w:hint="eastAsia"/>
          <w:lang w:eastAsia="zh-CN"/>
        </w:rPr>
        <w:t xml:space="preserve">Rx beam of the corresponding DL RS associated with PRACH cannot be </w:t>
      </w:r>
      <w:r w:rsidR="00AE0CEE" w:rsidRPr="00294AE0">
        <w:rPr>
          <w:rFonts w:hint="eastAsia"/>
          <w:lang w:eastAsia="zh-CN"/>
        </w:rPr>
        <w:t>used</w:t>
      </w:r>
      <w:r w:rsidR="00C91F1E" w:rsidRPr="00294AE0">
        <w:rPr>
          <w:rFonts w:hint="eastAsia"/>
          <w:lang w:eastAsia="zh-CN"/>
        </w:rPr>
        <w:t>.</w:t>
      </w:r>
      <w:r w:rsidR="00073840" w:rsidRPr="00294AE0">
        <w:rPr>
          <w:rFonts w:hint="eastAsia"/>
          <w:lang w:eastAsia="zh-CN"/>
        </w:rPr>
        <w:t xml:space="preserve"> In this case, </w:t>
      </w:r>
      <w:r w:rsidR="008B3EF1" w:rsidRPr="00294AE0">
        <w:rPr>
          <w:rFonts w:hint="eastAsia"/>
          <w:lang w:eastAsia="zh-CN"/>
        </w:rPr>
        <w:t xml:space="preserve">if the Tx beam for PRACH is </w:t>
      </w:r>
      <w:r w:rsidR="00653A75" w:rsidRPr="00294AE0">
        <w:rPr>
          <w:rFonts w:hint="eastAsia"/>
          <w:lang w:eastAsia="zh-CN"/>
        </w:rPr>
        <w:t xml:space="preserve">completely </w:t>
      </w:r>
      <w:r w:rsidR="008B3EF1" w:rsidRPr="00294AE0">
        <w:rPr>
          <w:rFonts w:hint="eastAsia"/>
          <w:lang w:eastAsia="zh-CN"/>
        </w:rPr>
        <w:t xml:space="preserve">up to UE </w:t>
      </w:r>
      <w:r w:rsidR="008B3EF1" w:rsidRPr="00294AE0">
        <w:rPr>
          <w:lang w:eastAsia="zh-CN"/>
        </w:rPr>
        <w:t>implementation</w:t>
      </w:r>
      <w:r w:rsidR="00653A75" w:rsidRPr="00294AE0">
        <w:rPr>
          <w:rFonts w:hint="eastAsia"/>
          <w:lang w:eastAsia="zh-CN"/>
        </w:rPr>
        <w:t xml:space="preserve"> wit</w:t>
      </w:r>
      <w:r w:rsidR="00DF7EBB" w:rsidRPr="00294AE0">
        <w:rPr>
          <w:lang w:eastAsia="zh-CN"/>
        </w:rPr>
        <w:t>h</w:t>
      </w:r>
      <w:r w:rsidR="00653A75" w:rsidRPr="00294AE0">
        <w:rPr>
          <w:rFonts w:hint="eastAsia"/>
          <w:lang w:eastAsia="zh-CN"/>
        </w:rPr>
        <w:t>out</w:t>
      </w:r>
      <w:r w:rsidR="00DF7EBB" w:rsidRPr="00294AE0">
        <w:rPr>
          <w:rFonts w:hint="eastAsia"/>
          <w:lang w:eastAsia="zh-CN"/>
        </w:rPr>
        <w:t xml:space="preserve"> gNB guidance</w:t>
      </w:r>
      <w:r w:rsidR="008B3EF1" w:rsidRPr="00294AE0">
        <w:rPr>
          <w:rFonts w:hint="eastAsia"/>
          <w:lang w:eastAsia="zh-CN"/>
        </w:rPr>
        <w:t xml:space="preserve">, </w:t>
      </w:r>
      <w:r w:rsidR="00405CC4" w:rsidRPr="00294AE0">
        <w:rPr>
          <w:rFonts w:hint="eastAsia"/>
          <w:lang w:eastAsia="zh-CN"/>
        </w:rPr>
        <w:t>the likelihood of successful PRACH procedure is very low</w:t>
      </w:r>
      <w:r w:rsidR="0082284A" w:rsidRPr="00294AE0">
        <w:rPr>
          <w:rFonts w:hint="eastAsia"/>
          <w:lang w:eastAsia="zh-CN"/>
        </w:rPr>
        <w:t>.</w:t>
      </w:r>
    </w:p>
    <w:p w14:paraId="6AFE793E" w14:textId="583BF2E0" w:rsidR="004E7861" w:rsidRPr="00294AE0" w:rsidRDefault="009465E7" w:rsidP="00A51A05">
      <w:pPr>
        <w:jc w:val="both"/>
        <w:rPr>
          <w:lang w:eastAsia="zh-CN"/>
        </w:rPr>
      </w:pPr>
      <w:r w:rsidRPr="00294AE0">
        <w:rPr>
          <w:rFonts w:hint="eastAsia"/>
          <w:lang w:eastAsia="zh-CN"/>
        </w:rPr>
        <w:t xml:space="preserve">For PDCCH ordered PRACH, it is </w:t>
      </w:r>
      <w:r w:rsidRPr="00294AE0">
        <w:rPr>
          <w:lang w:eastAsia="zh-CN"/>
        </w:rPr>
        <w:t>triggered</w:t>
      </w:r>
      <w:r w:rsidRPr="00294AE0">
        <w:rPr>
          <w:rFonts w:hint="eastAsia"/>
          <w:lang w:eastAsia="zh-CN"/>
        </w:rPr>
        <w:t xml:space="preserve"> after RRC connection. In this case, </w:t>
      </w:r>
      <w:r w:rsidR="00210F17" w:rsidRPr="00294AE0">
        <w:rPr>
          <w:rFonts w:hint="eastAsia"/>
          <w:lang w:eastAsia="zh-CN"/>
        </w:rPr>
        <w:t>some guidance</w:t>
      </w:r>
      <w:r w:rsidRPr="00294AE0">
        <w:rPr>
          <w:rFonts w:hint="eastAsia"/>
          <w:lang w:eastAsia="zh-CN"/>
        </w:rPr>
        <w:t xml:space="preserve"> for UL Tx beam </w:t>
      </w:r>
      <w:r w:rsidR="00210F17" w:rsidRPr="00294AE0">
        <w:rPr>
          <w:rFonts w:hint="eastAsia"/>
          <w:lang w:eastAsia="zh-CN"/>
        </w:rPr>
        <w:t xml:space="preserve">determination </w:t>
      </w:r>
      <w:r w:rsidRPr="00294AE0">
        <w:rPr>
          <w:rFonts w:hint="eastAsia"/>
          <w:lang w:eastAsia="zh-CN"/>
        </w:rPr>
        <w:t>of PRACH can be indicated by gNB.</w:t>
      </w:r>
      <w:r w:rsidR="008C4D4E" w:rsidRPr="00294AE0">
        <w:rPr>
          <w:rFonts w:hint="eastAsia"/>
          <w:lang w:eastAsia="zh-CN"/>
        </w:rPr>
        <w:t xml:space="preserve"> For </w:t>
      </w:r>
      <w:r w:rsidR="008C4D4E" w:rsidRPr="00294AE0">
        <w:rPr>
          <w:lang w:eastAsia="zh-CN"/>
        </w:rPr>
        <w:t>example</w:t>
      </w:r>
      <w:r w:rsidR="008C4D4E" w:rsidRPr="00294AE0">
        <w:rPr>
          <w:rFonts w:hint="eastAsia"/>
          <w:lang w:eastAsia="zh-CN"/>
        </w:rPr>
        <w:t xml:space="preserve">, </w:t>
      </w:r>
      <w:r w:rsidR="00B3745E" w:rsidRPr="00294AE0">
        <w:rPr>
          <w:rFonts w:hint="eastAsia"/>
          <w:lang w:eastAsia="zh-CN"/>
        </w:rPr>
        <w:t>different SRS resources within a</w:t>
      </w:r>
      <w:r w:rsidR="000F315B" w:rsidRPr="00294AE0">
        <w:rPr>
          <w:rFonts w:hint="eastAsia"/>
          <w:lang w:eastAsia="zh-CN"/>
        </w:rPr>
        <w:t>n</w:t>
      </w:r>
      <w:r w:rsidR="00B3745E" w:rsidRPr="00294AE0">
        <w:rPr>
          <w:rFonts w:hint="eastAsia"/>
          <w:lang w:eastAsia="zh-CN"/>
        </w:rPr>
        <w:t xml:space="preserve"> SRS resource set with usage set to </w:t>
      </w:r>
      <w:r w:rsidR="00B3745E" w:rsidRPr="00294AE0">
        <w:rPr>
          <w:lang w:eastAsia="zh-CN"/>
        </w:rPr>
        <w:t>‘</w:t>
      </w:r>
      <w:r w:rsidR="00B3745E" w:rsidRPr="00294AE0">
        <w:rPr>
          <w:rFonts w:hint="eastAsia"/>
          <w:lang w:eastAsia="zh-CN"/>
        </w:rPr>
        <w:t>beamManagement</w:t>
      </w:r>
      <w:r w:rsidR="00B3745E" w:rsidRPr="00294AE0">
        <w:rPr>
          <w:lang w:eastAsia="zh-CN"/>
        </w:rPr>
        <w:t>’</w:t>
      </w:r>
      <w:r w:rsidR="00B3745E" w:rsidRPr="00294AE0">
        <w:rPr>
          <w:rFonts w:hint="eastAsia"/>
          <w:lang w:eastAsia="zh-CN"/>
        </w:rPr>
        <w:t xml:space="preserve"> can be transmitted with different Tx beams</w:t>
      </w:r>
      <w:r w:rsidR="008069F3" w:rsidRPr="00294AE0">
        <w:rPr>
          <w:rFonts w:hint="eastAsia"/>
          <w:lang w:eastAsia="zh-CN"/>
        </w:rPr>
        <w:t xml:space="preserve"> (</w:t>
      </w:r>
      <w:r w:rsidR="00215075" w:rsidRPr="00294AE0">
        <w:rPr>
          <w:rFonts w:hint="eastAsia"/>
          <w:lang w:eastAsia="zh-CN"/>
        </w:rPr>
        <w:t xml:space="preserve">i.e., </w:t>
      </w:r>
      <w:r w:rsidR="008069F3" w:rsidRPr="00294AE0">
        <w:rPr>
          <w:rFonts w:hint="eastAsia"/>
          <w:lang w:eastAsia="zh-CN"/>
        </w:rPr>
        <w:t xml:space="preserve">UL beam management based on SRS), gNB can </w:t>
      </w:r>
      <w:r w:rsidR="00DD4701" w:rsidRPr="00294AE0">
        <w:rPr>
          <w:rFonts w:hint="eastAsia"/>
          <w:lang w:eastAsia="zh-CN"/>
        </w:rPr>
        <w:t xml:space="preserve">measure the UL beam quality based on the SRS and </w:t>
      </w:r>
      <w:r w:rsidR="00257B61" w:rsidRPr="00294AE0">
        <w:rPr>
          <w:rFonts w:hint="eastAsia"/>
          <w:lang w:eastAsia="zh-CN"/>
        </w:rPr>
        <w:t xml:space="preserve">indicate </w:t>
      </w:r>
      <w:r w:rsidR="00215075" w:rsidRPr="00294AE0">
        <w:rPr>
          <w:rFonts w:hint="eastAsia"/>
          <w:lang w:eastAsia="zh-CN"/>
        </w:rPr>
        <w:t>one</w:t>
      </w:r>
      <w:r w:rsidR="00766E90" w:rsidRPr="00294AE0">
        <w:rPr>
          <w:rFonts w:hint="eastAsia"/>
          <w:lang w:eastAsia="zh-CN"/>
        </w:rPr>
        <w:t xml:space="preserve"> (for </w:t>
      </w:r>
      <w:r w:rsidR="00D72F62" w:rsidRPr="00294AE0">
        <w:rPr>
          <w:rFonts w:hint="eastAsia"/>
          <w:lang w:eastAsia="zh-CN"/>
        </w:rPr>
        <w:t xml:space="preserve">UL </w:t>
      </w:r>
      <w:r w:rsidR="00766E90" w:rsidRPr="00294AE0">
        <w:rPr>
          <w:rFonts w:hint="eastAsia"/>
          <w:lang w:eastAsia="zh-CN"/>
        </w:rPr>
        <w:t>sTRP)</w:t>
      </w:r>
      <w:r w:rsidR="00215075" w:rsidRPr="00294AE0">
        <w:rPr>
          <w:rFonts w:hint="eastAsia"/>
          <w:lang w:eastAsia="zh-CN"/>
        </w:rPr>
        <w:t xml:space="preserve"> or two</w:t>
      </w:r>
      <w:r w:rsidR="00514740" w:rsidRPr="00294AE0">
        <w:rPr>
          <w:rFonts w:hint="eastAsia"/>
          <w:lang w:eastAsia="zh-CN"/>
        </w:rPr>
        <w:t xml:space="preserve"> UL </w:t>
      </w:r>
      <w:r w:rsidR="00215075" w:rsidRPr="00294AE0">
        <w:rPr>
          <w:rFonts w:hint="eastAsia"/>
          <w:lang w:eastAsia="zh-CN"/>
        </w:rPr>
        <w:t>TCI states</w:t>
      </w:r>
      <w:r w:rsidR="00766E90" w:rsidRPr="00294AE0">
        <w:rPr>
          <w:rFonts w:hint="eastAsia"/>
          <w:lang w:eastAsia="zh-CN"/>
        </w:rPr>
        <w:t xml:space="preserve"> (for </w:t>
      </w:r>
      <w:r w:rsidR="00D72F62" w:rsidRPr="00294AE0">
        <w:rPr>
          <w:rFonts w:hint="eastAsia"/>
          <w:lang w:eastAsia="zh-CN"/>
        </w:rPr>
        <w:t>UL mTRP</w:t>
      </w:r>
      <w:r w:rsidR="00766E90" w:rsidRPr="00294AE0">
        <w:rPr>
          <w:rFonts w:hint="eastAsia"/>
          <w:lang w:eastAsia="zh-CN"/>
        </w:rPr>
        <w:t>)</w:t>
      </w:r>
      <w:r w:rsidR="006A0728" w:rsidRPr="00294AE0">
        <w:rPr>
          <w:rFonts w:hint="eastAsia"/>
          <w:lang w:eastAsia="zh-CN"/>
        </w:rPr>
        <w:t xml:space="preserve"> associated with the SRS</w:t>
      </w:r>
      <w:r w:rsidR="000728F1" w:rsidRPr="00294AE0">
        <w:rPr>
          <w:rFonts w:hint="eastAsia"/>
          <w:lang w:eastAsia="zh-CN"/>
        </w:rPr>
        <w:t xml:space="preserve"> for later UL transmission.</w:t>
      </w:r>
      <w:r w:rsidR="00F94845" w:rsidRPr="00294AE0">
        <w:rPr>
          <w:rFonts w:hint="eastAsia"/>
          <w:lang w:eastAsia="zh-CN"/>
        </w:rPr>
        <w:t xml:space="preserve"> Therefore, </w:t>
      </w:r>
      <w:r w:rsidR="00D72F62" w:rsidRPr="00294AE0">
        <w:rPr>
          <w:rFonts w:hint="eastAsia"/>
          <w:lang w:eastAsia="zh-CN"/>
        </w:rPr>
        <w:t xml:space="preserve">for sTRP, the indicated TCI state can be used </w:t>
      </w:r>
      <w:r w:rsidR="0040391C" w:rsidRPr="00294AE0">
        <w:rPr>
          <w:rFonts w:hint="eastAsia"/>
          <w:lang w:eastAsia="zh-CN"/>
        </w:rPr>
        <w:t xml:space="preserve">as </w:t>
      </w:r>
      <w:r w:rsidR="00386322" w:rsidRPr="00294AE0">
        <w:rPr>
          <w:rFonts w:hint="eastAsia"/>
          <w:lang w:eastAsia="zh-CN"/>
        </w:rPr>
        <w:t xml:space="preserve">guidance </w:t>
      </w:r>
      <w:r w:rsidR="00FD12B0" w:rsidRPr="00294AE0">
        <w:rPr>
          <w:rFonts w:hint="eastAsia"/>
          <w:lang w:eastAsia="zh-CN"/>
        </w:rPr>
        <w:t xml:space="preserve">to determine the Tx beam for PDCCH-ordered PRACH. For mTRP, the </w:t>
      </w:r>
      <w:r w:rsidR="00B53B50" w:rsidRPr="00294AE0">
        <w:rPr>
          <w:rFonts w:hint="eastAsia"/>
          <w:lang w:eastAsia="zh-CN"/>
        </w:rPr>
        <w:t xml:space="preserve">PDCCH order can indicate </w:t>
      </w:r>
      <w:r w:rsidR="00A930A2" w:rsidRPr="00294AE0">
        <w:rPr>
          <w:rFonts w:hint="eastAsia"/>
          <w:lang w:eastAsia="zh-CN"/>
        </w:rPr>
        <w:t xml:space="preserve">which </w:t>
      </w:r>
      <w:r w:rsidR="00B53B50" w:rsidRPr="00294AE0">
        <w:rPr>
          <w:rFonts w:hint="eastAsia"/>
          <w:lang w:eastAsia="zh-CN"/>
        </w:rPr>
        <w:t>one of the indicated UL TCI state</w:t>
      </w:r>
      <w:r w:rsidR="00F46990" w:rsidRPr="00294AE0">
        <w:rPr>
          <w:rFonts w:hint="eastAsia"/>
          <w:lang w:eastAsia="zh-CN"/>
        </w:rPr>
        <w:t>s</w:t>
      </w:r>
      <w:r w:rsidR="00B53B50" w:rsidRPr="00294AE0">
        <w:rPr>
          <w:rFonts w:hint="eastAsia"/>
          <w:lang w:eastAsia="zh-CN"/>
        </w:rPr>
        <w:t xml:space="preserve"> </w:t>
      </w:r>
      <w:r w:rsidR="00A930A2" w:rsidRPr="00294AE0">
        <w:rPr>
          <w:rFonts w:hint="eastAsia"/>
          <w:lang w:eastAsia="zh-CN"/>
        </w:rPr>
        <w:t xml:space="preserve">is used </w:t>
      </w:r>
      <w:r w:rsidR="00386322" w:rsidRPr="00294AE0">
        <w:rPr>
          <w:rFonts w:hint="eastAsia"/>
          <w:lang w:eastAsia="zh-CN"/>
        </w:rPr>
        <w:t xml:space="preserve">as guidance </w:t>
      </w:r>
      <w:r w:rsidR="00B53B50" w:rsidRPr="00294AE0">
        <w:rPr>
          <w:rFonts w:hint="eastAsia"/>
          <w:lang w:eastAsia="zh-CN"/>
        </w:rPr>
        <w:t xml:space="preserve">for PRACH </w:t>
      </w:r>
      <w:r w:rsidR="00F4069B" w:rsidRPr="00294AE0">
        <w:rPr>
          <w:rFonts w:hint="eastAsia"/>
          <w:lang w:eastAsia="zh-CN"/>
        </w:rPr>
        <w:t>Tx beam determination</w:t>
      </w:r>
      <w:r w:rsidR="00B53B50" w:rsidRPr="00294AE0">
        <w:rPr>
          <w:rFonts w:hint="eastAsia"/>
          <w:lang w:eastAsia="zh-CN"/>
        </w:rPr>
        <w:t xml:space="preserve">. </w:t>
      </w:r>
      <w:r w:rsidR="0002521C" w:rsidRPr="00294AE0">
        <w:rPr>
          <w:rFonts w:hint="eastAsia"/>
          <w:lang w:eastAsia="zh-CN"/>
        </w:rPr>
        <w:t>This means that the UE doesn</w:t>
      </w:r>
      <w:r w:rsidR="0002521C" w:rsidRPr="00294AE0">
        <w:rPr>
          <w:lang w:eastAsia="zh-CN"/>
        </w:rPr>
        <w:t>’</w:t>
      </w:r>
      <w:r w:rsidR="0002521C" w:rsidRPr="00294AE0">
        <w:rPr>
          <w:rFonts w:hint="eastAsia"/>
          <w:lang w:eastAsia="zh-CN"/>
        </w:rPr>
        <w:t xml:space="preserve">t have to use the same Tx beam as the source RS in the indicated TCI state and the UE still has some freedom to use a different Tx beam for PRACH transmission. But in order to determine which Tx beam to use for PRACH, the UE needs some </w:t>
      </w:r>
      <w:r w:rsidR="0002521C" w:rsidRPr="00294AE0">
        <w:rPr>
          <w:lang w:eastAsia="zh-CN"/>
        </w:rPr>
        <w:t>guidance</w:t>
      </w:r>
      <w:r w:rsidR="0002521C" w:rsidRPr="00294AE0">
        <w:rPr>
          <w:rFonts w:hint="eastAsia"/>
          <w:lang w:eastAsia="zh-CN"/>
        </w:rPr>
        <w:t xml:space="preserve"> from the network. Besides</w:t>
      </w:r>
      <w:r w:rsidR="00B53B50" w:rsidRPr="00294AE0">
        <w:rPr>
          <w:rFonts w:hint="eastAsia"/>
          <w:lang w:eastAsia="zh-CN"/>
        </w:rPr>
        <w:t xml:space="preserve">, since the </w:t>
      </w:r>
      <w:r w:rsidR="00567BE3" w:rsidRPr="00294AE0">
        <w:rPr>
          <w:rFonts w:hint="eastAsia"/>
          <w:lang w:eastAsia="zh-CN"/>
        </w:rPr>
        <w:t>indicated TCI state is also associated with a PL offset, the PL offset associated with the indicated TCI state can be used for PRACH power control.</w:t>
      </w:r>
    </w:p>
    <w:p w14:paraId="3D29CDE1" w14:textId="2E4FCA96" w:rsidR="00544026" w:rsidRPr="00294AE0" w:rsidRDefault="00544026" w:rsidP="00A51A05">
      <w:pPr>
        <w:jc w:val="both"/>
        <w:rPr>
          <w:lang w:eastAsia="zh-CN"/>
        </w:rPr>
      </w:pPr>
      <w:r w:rsidRPr="00294AE0">
        <w:rPr>
          <w:rFonts w:hint="eastAsia"/>
          <w:lang w:eastAsia="zh-CN"/>
        </w:rPr>
        <w:t>For FR1, the similar solution</w:t>
      </w:r>
      <w:r w:rsidR="00F72DB1" w:rsidRPr="00294AE0">
        <w:rPr>
          <w:rFonts w:hint="eastAsia"/>
          <w:lang w:eastAsia="zh-CN"/>
        </w:rPr>
        <w:t>, i.e., Alt.3,</w:t>
      </w:r>
      <w:r w:rsidRPr="00294AE0">
        <w:rPr>
          <w:rFonts w:hint="eastAsia"/>
          <w:lang w:eastAsia="zh-CN"/>
        </w:rPr>
        <w:t xml:space="preserve"> can be used</w:t>
      </w:r>
      <w:r w:rsidR="00F72DB1" w:rsidRPr="00294AE0">
        <w:rPr>
          <w:rFonts w:hint="eastAsia"/>
          <w:lang w:eastAsia="zh-CN"/>
        </w:rPr>
        <w:t xml:space="preserve"> to have a unified solution</w:t>
      </w:r>
      <w:r w:rsidR="00875258" w:rsidRPr="00294AE0">
        <w:rPr>
          <w:rFonts w:hint="eastAsia"/>
          <w:lang w:eastAsia="zh-CN"/>
        </w:rPr>
        <w:t xml:space="preserve">. </w:t>
      </w:r>
      <w:r w:rsidR="001D5E88" w:rsidRPr="00294AE0">
        <w:rPr>
          <w:rFonts w:hint="eastAsia"/>
          <w:lang w:eastAsia="zh-CN"/>
        </w:rPr>
        <w:t xml:space="preserve">For </w:t>
      </w:r>
      <w:r w:rsidR="002A5976" w:rsidRPr="00294AE0">
        <w:rPr>
          <w:rFonts w:hint="eastAsia"/>
          <w:lang w:eastAsia="zh-CN"/>
        </w:rPr>
        <w:t xml:space="preserve">Alt.1, </w:t>
      </w:r>
      <w:r w:rsidR="00366676" w:rsidRPr="00294AE0">
        <w:rPr>
          <w:rFonts w:hint="eastAsia"/>
          <w:lang w:eastAsia="zh-CN"/>
        </w:rPr>
        <w:t xml:space="preserve">to have more accurate </w:t>
      </w:r>
      <w:r w:rsidR="009C24CE" w:rsidRPr="00294AE0">
        <w:rPr>
          <w:rFonts w:hint="eastAsia"/>
          <w:lang w:eastAsia="zh-CN"/>
        </w:rPr>
        <w:t xml:space="preserve">PL offset indication, finer PL offset value </w:t>
      </w:r>
      <w:r w:rsidR="009C6606" w:rsidRPr="00294AE0">
        <w:rPr>
          <w:rFonts w:hint="eastAsia"/>
          <w:lang w:eastAsia="zh-CN"/>
        </w:rPr>
        <w:t xml:space="preserve">and larger PDCCH order overhead is needed. In addition, for FR2, additional </w:t>
      </w:r>
      <w:r w:rsidR="00E14C7C" w:rsidRPr="00294AE0">
        <w:rPr>
          <w:rFonts w:hint="eastAsia"/>
          <w:lang w:eastAsia="zh-CN"/>
        </w:rPr>
        <w:t>field may be needed to indicate the Tx beam for PRACH.</w:t>
      </w:r>
      <w:r w:rsidR="006E4EAB" w:rsidRPr="00294AE0">
        <w:rPr>
          <w:rFonts w:hint="eastAsia"/>
          <w:lang w:eastAsia="zh-CN"/>
        </w:rPr>
        <w:t xml:space="preserve"> </w:t>
      </w:r>
      <w:r w:rsidR="00904053" w:rsidRPr="00294AE0">
        <w:rPr>
          <w:lang w:eastAsia="zh-CN"/>
        </w:rPr>
        <w:t>However</w:t>
      </w:r>
      <w:r w:rsidR="00904053" w:rsidRPr="00294AE0">
        <w:rPr>
          <w:rFonts w:hint="eastAsia"/>
          <w:lang w:eastAsia="zh-CN"/>
        </w:rPr>
        <w:t>, t</w:t>
      </w:r>
      <w:r w:rsidR="006E4EAB" w:rsidRPr="00294AE0">
        <w:rPr>
          <w:rFonts w:hint="eastAsia"/>
          <w:lang w:eastAsia="zh-CN"/>
        </w:rPr>
        <w:t xml:space="preserve">he reserved bits in the PDCCH order DCI </w:t>
      </w:r>
      <w:r w:rsidR="00152374" w:rsidRPr="00294AE0">
        <w:rPr>
          <w:rFonts w:hint="eastAsia"/>
          <w:lang w:eastAsia="zh-CN"/>
        </w:rPr>
        <w:t>are</w:t>
      </w:r>
      <w:r w:rsidR="006E4EAB" w:rsidRPr="00294AE0">
        <w:rPr>
          <w:rFonts w:hint="eastAsia"/>
          <w:lang w:eastAsia="zh-CN"/>
        </w:rPr>
        <w:t xml:space="preserve"> very limited</w:t>
      </w:r>
      <w:r w:rsidR="00314400" w:rsidRPr="00294AE0">
        <w:rPr>
          <w:rFonts w:hint="eastAsia"/>
          <w:lang w:eastAsia="zh-CN"/>
        </w:rPr>
        <w:t>.</w:t>
      </w:r>
      <w:r w:rsidR="006E4EAB" w:rsidRPr="00294AE0">
        <w:rPr>
          <w:rFonts w:hint="eastAsia"/>
          <w:lang w:eastAsia="zh-CN"/>
        </w:rPr>
        <w:t xml:space="preserve"> </w:t>
      </w:r>
    </w:p>
    <w:p w14:paraId="585D1CB2" w14:textId="099FDF05" w:rsidR="00926C1F" w:rsidRPr="00294AE0" w:rsidRDefault="00C349AB" w:rsidP="00A51A05">
      <w:pPr>
        <w:jc w:val="both"/>
        <w:rPr>
          <w:rFonts w:eastAsia="DengXian"/>
          <w:b/>
          <w:bCs/>
          <w:lang w:val="en-GB" w:eastAsia="zh-CN"/>
        </w:rPr>
      </w:pPr>
      <w:bookmarkStart w:id="4" w:name="_Hlk166015934"/>
      <w:r w:rsidRPr="00294AE0">
        <w:rPr>
          <w:b/>
          <w:bCs/>
          <w:u w:val="single"/>
          <w:lang w:eastAsia="zh-CN"/>
        </w:rPr>
        <w:t xml:space="preserve">Proposal </w:t>
      </w:r>
      <w:r w:rsidR="00833C1E" w:rsidRPr="00294AE0">
        <w:rPr>
          <w:rFonts w:hint="eastAsia"/>
          <w:b/>
          <w:bCs/>
          <w:u w:val="single"/>
          <w:lang w:eastAsia="zh-CN"/>
        </w:rPr>
        <w:t>10</w:t>
      </w:r>
      <w:r w:rsidRPr="00294AE0">
        <w:rPr>
          <w:b/>
          <w:bCs/>
          <w:u w:val="single"/>
          <w:lang w:eastAsia="zh-CN"/>
        </w:rPr>
        <w:t>:</w:t>
      </w:r>
      <w:r w:rsidRPr="00294AE0">
        <w:rPr>
          <w:rFonts w:hint="eastAsia"/>
          <w:b/>
          <w:bCs/>
          <w:u w:val="single"/>
          <w:lang w:eastAsia="zh-CN"/>
        </w:rPr>
        <w:t xml:space="preserve"> </w:t>
      </w:r>
      <w:r w:rsidR="005968B6" w:rsidRPr="00294AE0">
        <w:rPr>
          <w:rFonts w:eastAsia="DengXian"/>
          <w:b/>
          <w:bCs/>
          <w:lang w:val="en-GB" w:eastAsia="zh-CN"/>
        </w:rPr>
        <w:t>Support applying PL offset on PDCCH-order PRACH towards a UL TRP in FR</w:t>
      </w:r>
      <w:r w:rsidR="0059300F" w:rsidRPr="00294AE0">
        <w:rPr>
          <w:rFonts w:eastAsia="DengXian" w:hint="eastAsia"/>
          <w:b/>
          <w:bCs/>
          <w:lang w:val="en-GB" w:eastAsia="zh-CN"/>
        </w:rPr>
        <w:t>2.</w:t>
      </w:r>
    </w:p>
    <w:p w14:paraId="730896B8" w14:textId="65A32800" w:rsidR="009F3753" w:rsidRPr="00294AE0" w:rsidRDefault="009F3753" w:rsidP="00A51A05">
      <w:pPr>
        <w:jc w:val="both"/>
        <w:rPr>
          <w:rFonts w:eastAsia="DengXian"/>
          <w:b/>
          <w:bCs/>
          <w:lang w:val="en-GB" w:eastAsia="zh-CN"/>
        </w:rPr>
      </w:pPr>
      <w:r w:rsidRPr="00294AE0">
        <w:rPr>
          <w:rFonts w:eastAsia="DengXian" w:hint="eastAsia"/>
          <w:b/>
          <w:bCs/>
          <w:u w:val="single"/>
          <w:lang w:val="en-GB" w:eastAsia="zh-CN"/>
        </w:rPr>
        <w:t xml:space="preserve">Proposal </w:t>
      </w:r>
      <w:r w:rsidR="000E01B0" w:rsidRPr="00294AE0">
        <w:rPr>
          <w:rFonts w:eastAsia="DengXian" w:hint="eastAsia"/>
          <w:b/>
          <w:bCs/>
          <w:u w:val="single"/>
          <w:lang w:val="en-GB" w:eastAsia="zh-CN"/>
        </w:rPr>
        <w:t>1</w:t>
      </w:r>
      <w:r w:rsidR="00833C1E" w:rsidRPr="00294AE0">
        <w:rPr>
          <w:rFonts w:eastAsia="DengXian" w:hint="eastAsia"/>
          <w:b/>
          <w:bCs/>
          <w:u w:val="single"/>
          <w:lang w:val="en-GB" w:eastAsia="zh-CN"/>
        </w:rPr>
        <w:t>1</w:t>
      </w:r>
      <w:r w:rsidRPr="00294AE0">
        <w:rPr>
          <w:rFonts w:eastAsia="DengXian" w:hint="eastAsia"/>
          <w:b/>
          <w:bCs/>
          <w:u w:val="single"/>
          <w:lang w:val="en-GB" w:eastAsia="zh-CN"/>
        </w:rPr>
        <w:t>:</w:t>
      </w:r>
      <w:r w:rsidRPr="00294AE0">
        <w:rPr>
          <w:rFonts w:eastAsia="DengXian" w:hint="eastAsia"/>
          <w:b/>
          <w:bCs/>
          <w:lang w:val="en-GB" w:eastAsia="zh-CN"/>
        </w:rPr>
        <w:t xml:space="preserve"> To indicate </w:t>
      </w:r>
      <w:r w:rsidR="005968B6" w:rsidRPr="00294AE0">
        <w:rPr>
          <w:rFonts w:eastAsia="DengXian"/>
          <w:b/>
          <w:bCs/>
          <w:lang w:val="en-GB" w:eastAsia="zh-CN"/>
        </w:rPr>
        <w:t>a PL offset for PDCCH-order PRACH transmission for FR1</w:t>
      </w:r>
      <w:r w:rsidRPr="00294AE0">
        <w:rPr>
          <w:rFonts w:eastAsia="DengXian"/>
          <w:b/>
          <w:bCs/>
          <w:lang w:val="en-GB" w:eastAsia="zh-CN"/>
        </w:rPr>
        <w:t xml:space="preserve"> and FR2,</w:t>
      </w:r>
      <w:r w:rsidRPr="00294AE0">
        <w:rPr>
          <w:rFonts w:eastAsia="DengXian" w:hint="eastAsia"/>
          <w:lang w:val="en-GB" w:eastAsia="zh-CN"/>
        </w:rPr>
        <w:t xml:space="preserve"> </w:t>
      </w:r>
      <w:r w:rsidR="00ED5D82" w:rsidRPr="00294AE0">
        <w:rPr>
          <w:rFonts w:eastAsia="DengXian"/>
          <w:b/>
          <w:bCs/>
          <w:lang w:val="en-GB" w:eastAsia="zh-CN"/>
        </w:rPr>
        <w:t>support Alt.3 with the following modification:</w:t>
      </w:r>
    </w:p>
    <w:p w14:paraId="64117704" w14:textId="2FCC5C59" w:rsidR="00ED5D82" w:rsidRPr="00294AE0" w:rsidRDefault="00ED5D82" w:rsidP="0068585D">
      <w:pPr>
        <w:pStyle w:val="ListParagraph"/>
        <w:numPr>
          <w:ilvl w:val="0"/>
          <w:numId w:val="24"/>
        </w:numPr>
        <w:jc w:val="both"/>
        <w:rPr>
          <w:rFonts w:ascii="Times New Roman" w:eastAsia="DengXian" w:hAnsi="Times New Roman"/>
          <w:b/>
          <w:bCs/>
          <w:sz w:val="20"/>
          <w:szCs w:val="20"/>
          <w:lang w:val="en-GB" w:eastAsia="zh-CN"/>
        </w:rPr>
      </w:pPr>
      <w:r w:rsidRPr="00294AE0">
        <w:rPr>
          <w:rFonts w:ascii="Times New Roman" w:eastAsia="DengXian" w:hAnsi="Times New Roman"/>
          <w:b/>
          <w:bCs/>
          <w:sz w:val="20"/>
          <w:szCs w:val="20"/>
          <w:lang w:val="en-GB" w:eastAsia="zh-CN"/>
        </w:rPr>
        <w:t xml:space="preserve">For </w:t>
      </w:r>
      <w:r w:rsidRPr="00294AE0">
        <w:rPr>
          <w:rFonts w:ascii="Times New Roman" w:eastAsia="DengXian" w:hAnsi="Times New Roman" w:hint="eastAsia"/>
          <w:b/>
          <w:bCs/>
          <w:sz w:val="20"/>
          <w:szCs w:val="20"/>
          <w:lang w:val="en-GB" w:eastAsia="zh-CN"/>
        </w:rPr>
        <w:t xml:space="preserve">UL </w:t>
      </w:r>
      <w:r w:rsidRPr="00294AE0">
        <w:rPr>
          <w:rFonts w:ascii="Times New Roman" w:eastAsia="DengXian" w:hAnsi="Times New Roman"/>
          <w:b/>
          <w:bCs/>
          <w:sz w:val="20"/>
          <w:szCs w:val="20"/>
          <w:lang w:val="en-GB" w:eastAsia="zh-CN"/>
        </w:rPr>
        <w:t>sTRP,</w:t>
      </w:r>
      <w:r w:rsidRPr="00294AE0">
        <w:rPr>
          <w:rFonts w:ascii="Times New Roman" w:eastAsia="DengXian" w:hAnsi="Times New Roman" w:hint="eastAsia"/>
          <w:b/>
          <w:bCs/>
          <w:sz w:val="20"/>
          <w:szCs w:val="20"/>
          <w:lang w:val="en-GB" w:eastAsia="zh-CN"/>
        </w:rPr>
        <w:t xml:space="preserve"> </w:t>
      </w:r>
      <w:r w:rsidRPr="00294AE0">
        <w:rPr>
          <w:rFonts w:ascii="Times New Roman" w:eastAsia="DengXian" w:hAnsi="Times New Roman"/>
          <w:b/>
          <w:bCs/>
          <w:sz w:val="20"/>
          <w:szCs w:val="20"/>
          <w:lang w:val="en-GB" w:eastAsia="zh-CN"/>
        </w:rPr>
        <w:t>t</w:t>
      </w:r>
      <w:r w:rsidR="005968B6" w:rsidRPr="00294AE0">
        <w:rPr>
          <w:rFonts w:ascii="Times New Roman" w:eastAsia="DengXian" w:hAnsi="Times New Roman"/>
          <w:b/>
          <w:bCs/>
          <w:sz w:val="20"/>
          <w:szCs w:val="20"/>
          <w:lang w:val="en-GB" w:eastAsia="zh-CN"/>
        </w:rPr>
        <w:t>he PL offset associated with the indicated joint/UL TCI state for UL TRP in unified TCI framework is applied on the PDCCH-order PRACH transmission</w:t>
      </w:r>
      <w:r w:rsidR="005972C8" w:rsidRPr="00294AE0">
        <w:rPr>
          <w:rFonts w:ascii="Times New Roman" w:eastAsia="DengXian" w:hAnsi="Times New Roman" w:hint="eastAsia"/>
          <w:b/>
          <w:bCs/>
          <w:sz w:val="20"/>
          <w:szCs w:val="20"/>
          <w:lang w:val="en-GB" w:eastAsia="zh-CN"/>
        </w:rPr>
        <w:t>.</w:t>
      </w:r>
    </w:p>
    <w:p w14:paraId="5985C10A" w14:textId="568B8DA7" w:rsidR="00ED5D82" w:rsidRPr="00294AE0" w:rsidRDefault="00844466" w:rsidP="0068585D">
      <w:pPr>
        <w:pStyle w:val="ListParagraph"/>
        <w:numPr>
          <w:ilvl w:val="0"/>
          <w:numId w:val="24"/>
        </w:numPr>
        <w:jc w:val="both"/>
        <w:rPr>
          <w:rFonts w:eastAsia="DengXian"/>
          <w:b/>
          <w:bCs/>
          <w:lang w:val="en-GB" w:eastAsia="zh-CN"/>
        </w:rPr>
      </w:pPr>
      <w:r w:rsidRPr="00294AE0">
        <w:rPr>
          <w:rFonts w:ascii="Times New Roman" w:eastAsia="DengXian" w:hAnsi="Times New Roman" w:hint="eastAsia"/>
          <w:b/>
          <w:bCs/>
          <w:sz w:val="20"/>
          <w:szCs w:val="20"/>
          <w:lang w:val="en-GB" w:eastAsia="zh-CN"/>
        </w:rPr>
        <w:lastRenderedPageBreak/>
        <w:t xml:space="preserve">For UL mTRP, </w:t>
      </w:r>
      <w:r w:rsidR="00501728" w:rsidRPr="00294AE0">
        <w:rPr>
          <w:rFonts w:ascii="Times New Roman" w:eastAsia="DengXian" w:hAnsi="Times New Roman" w:hint="eastAsia"/>
          <w:b/>
          <w:bCs/>
          <w:sz w:val="20"/>
          <w:szCs w:val="20"/>
          <w:lang w:val="en-GB" w:eastAsia="zh-CN"/>
        </w:rPr>
        <w:t xml:space="preserve">1 bit in </w:t>
      </w:r>
      <w:r w:rsidR="00233172" w:rsidRPr="00294AE0">
        <w:rPr>
          <w:rFonts w:ascii="Times New Roman" w:eastAsia="DengXian" w:hAnsi="Times New Roman" w:hint="eastAsia"/>
          <w:b/>
          <w:bCs/>
          <w:sz w:val="20"/>
          <w:szCs w:val="20"/>
          <w:lang w:val="en-GB" w:eastAsia="zh-CN"/>
        </w:rPr>
        <w:t>the</w:t>
      </w:r>
      <w:r w:rsidR="005968B6" w:rsidRPr="00294AE0">
        <w:rPr>
          <w:rFonts w:ascii="Times New Roman" w:eastAsia="DengXian" w:hAnsi="Times New Roman"/>
          <w:b/>
          <w:bCs/>
          <w:sz w:val="20"/>
          <w:szCs w:val="20"/>
          <w:lang w:val="en-GB" w:eastAsia="zh-CN"/>
        </w:rPr>
        <w:t xml:space="preserve"> PDCCH order DCI </w:t>
      </w:r>
      <w:r w:rsidR="00501728" w:rsidRPr="00294AE0">
        <w:rPr>
          <w:rFonts w:ascii="Times New Roman" w:eastAsia="DengXian" w:hAnsi="Times New Roman" w:hint="eastAsia"/>
          <w:b/>
          <w:bCs/>
          <w:sz w:val="20"/>
          <w:szCs w:val="20"/>
          <w:lang w:val="en-GB" w:eastAsia="zh-CN"/>
        </w:rPr>
        <w:t xml:space="preserve">is used to </w:t>
      </w:r>
      <w:r w:rsidR="00337707" w:rsidRPr="00294AE0">
        <w:rPr>
          <w:rFonts w:ascii="Times New Roman" w:eastAsia="DengXian" w:hAnsi="Times New Roman" w:hint="eastAsia"/>
          <w:b/>
          <w:bCs/>
          <w:sz w:val="20"/>
          <w:szCs w:val="20"/>
          <w:lang w:val="en-GB" w:eastAsia="zh-CN"/>
        </w:rPr>
        <w:t>select</w:t>
      </w:r>
      <w:r w:rsidR="005968B6" w:rsidRPr="00294AE0">
        <w:rPr>
          <w:rFonts w:ascii="Times New Roman" w:eastAsia="DengXian" w:hAnsi="Times New Roman"/>
          <w:b/>
          <w:bCs/>
          <w:sz w:val="20"/>
          <w:szCs w:val="20"/>
          <w:lang w:val="en-GB" w:eastAsia="zh-CN"/>
        </w:rPr>
        <w:t xml:space="preserve"> one </w:t>
      </w:r>
      <w:r w:rsidR="00233172" w:rsidRPr="00294AE0">
        <w:rPr>
          <w:rFonts w:ascii="Times New Roman" w:eastAsia="DengXian" w:hAnsi="Times New Roman" w:hint="eastAsia"/>
          <w:b/>
          <w:bCs/>
          <w:sz w:val="20"/>
          <w:szCs w:val="20"/>
          <w:lang w:val="en-GB" w:eastAsia="zh-CN"/>
        </w:rPr>
        <w:t xml:space="preserve">of the </w:t>
      </w:r>
      <w:r w:rsidR="00233172" w:rsidRPr="00294AE0">
        <w:rPr>
          <w:rFonts w:ascii="Times New Roman" w:eastAsia="DengXian" w:hAnsi="Times New Roman"/>
          <w:b/>
          <w:bCs/>
          <w:sz w:val="20"/>
          <w:szCs w:val="20"/>
          <w:lang w:val="en-GB" w:eastAsia="zh-CN"/>
        </w:rPr>
        <w:t>indicated</w:t>
      </w:r>
      <w:r w:rsidR="00233172" w:rsidRPr="00294AE0">
        <w:rPr>
          <w:rFonts w:ascii="Times New Roman" w:eastAsia="DengXian" w:hAnsi="Times New Roman" w:hint="eastAsia"/>
          <w:b/>
          <w:bCs/>
          <w:sz w:val="20"/>
          <w:szCs w:val="20"/>
          <w:lang w:val="en-GB" w:eastAsia="zh-CN"/>
        </w:rPr>
        <w:t xml:space="preserve"> </w:t>
      </w:r>
      <w:r w:rsidR="004205EC" w:rsidRPr="00294AE0">
        <w:rPr>
          <w:rFonts w:ascii="Times New Roman" w:eastAsia="DengXian" w:hAnsi="Times New Roman" w:hint="eastAsia"/>
          <w:b/>
          <w:bCs/>
          <w:sz w:val="20"/>
          <w:szCs w:val="20"/>
          <w:lang w:val="en-GB" w:eastAsia="zh-CN"/>
        </w:rPr>
        <w:t xml:space="preserve">joint/UL </w:t>
      </w:r>
      <w:r w:rsidR="005968B6" w:rsidRPr="00294AE0">
        <w:rPr>
          <w:rFonts w:ascii="Times New Roman" w:eastAsia="DengXian" w:hAnsi="Times New Roman"/>
          <w:b/>
          <w:bCs/>
          <w:sz w:val="20"/>
          <w:szCs w:val="20"/>
          <w:lang w:val="en-GB" w:eastAsia="zh-CN"/>
        </w:rPr>
        <w:t>TCI state</w:t>
      </w:r>
      <w:r w:rsidR="004205EC" w:rsidRPr="00294AE0">
        <w:rPr>
          <w:rFonts w:ascii="Times New Roman" w:eastAsia="DengXian" w:hAnsi="Times New Roman" w:hint="eastAsia"/>
          <w:b/>
          <w:bCs/>
          <w:sz w:val="20"/>
          <w:szCs w:val="20"/>
          <w:lang w:val="en-GB" w:eastAsia="zh-CN"/>
        </w:rPr>
        <w:t>s</w:t>
      </w:r>
      <w:r w:rsidR="005968B6" w:rsidRPr="00294AE0">
        <w:rPr>
          <w:rFonts w:ascii="Times New Roman" w:eastAsia="DengXian" w:hAnsi="Times New Roman"/>
          <w:b/>
          <w:bCs/>
          <w:sz w:val="20"/>
          <w:szCs w:val="20"/>
          <w:lang w:val="en-GB" w:eastAsia="zh-CN"/>
        </w:rPr>
        <w:t xml:space="preserve"> </w:t>
      </w:r>
      <w:r w:rsidR="004205EC" w:rsidRPr="00294AE0">
        <w:rPr>
          <w:rFonts w:ascii="Times New Roman" w:eastAsia="DengXian" w:hAnsi="Times New Roman" w:hint="eastAsia"/>
          <w:b/>
          <w:bCs/>
          <w:sz w:val="20"/>
          <w:szCs w:val="20"/>
          <w:lang w:val="en-GB" w:eastAsia="zh-CN"/>
        </w:rPr>
        <w:t xml:space="preserve">for UL TRP </w:t>
      </w:r>
      <w:r w:rsidR="00337707" w:rsidRPr="00294AE0">
        <w:rPr>
          <w:rFonts w:ascii="Times New Roman" w:eastAsia="DengXian" w:hAnsi="Times New Roman" w:hint="eastAsia"/>
          <w:b/>
          <w:bCs/>
          <w:sz w:val="20"/>
          <w:szCs w:val="20"/>
          <w:lang w:val="en-GB" w:eastAsia="zh-CN"/>
        </w:rPr>
        <w:t xml:space="preserve">and the PL offset associated with the selected </w:t>
      </w:r>
      <w:r w:rsidR="002E6D71" w:rsidRPr="00294AE0">
        <w:rPr>
          <w:rFonts w:ascii="Times New Roman" w:eastAsia="DengXian" w:hAnsi="Times New Roman" w:hint="eastAsia"/>
          <w:b/>
          <w:bCs/>
          <w:sz w:val="20"/>
          <w:szCs w:val="20"/>
          <w:lang w:val="en-GB" w:eastAsia="zh-CN"/>
        </w:rPr>
        <w:t>joint/UL TCI state is applied on the PDCCH-order PRACH transmission</w:t>
      </w:r>
      <w:r w:rsidR="005972C8" w:rsidRPr="00294AE0">
        <w:rPr>
          <w:rFonts w:ascii="Times New Roman" w:eastAsia="DengXian" w:hAnsi="Times New Roman" w:hint="eastAsia"/>
          <w:b/>
          <w:bCs/>
          <w:sz w:val="20"/>
          <w:szCs w:val="20"/>
          <w:lang w:val="en-GB" w:eastAsia="zh-CN"/>
        </w:rPr>
        <w:t>.</w:t>
      </w:r>
    </w:p>
    <w:p w14:paraId="672933EF" w14:textId="77777777" w:rsidR="00926C1F" w:rsidRPr="00294AE0" w:rsidRDefault="00926C1F" w:rsidP="00A51A05">
      <w:pPr>
        <w:jc w:val="both"/>
        <w:rPr>
          <w:rFonts w:eastAsia="DengXian"/>
          <w:b/>
          <w:bCs/>
          <w:lang w:val="en-GB" w:eastAsia="zh-CN"/>
        </w:rPr>
      </w:pPr>
    </w:p>
    <w:p w14:paraId="1D7982E3" w14:textId="75E60AC4" w:rsidR="00C0591E" w:rsidRPr="00294AE0" w:rsidRDefault="00C0591E" w:rsidP="00C0591E">
      <w:pPr>
        <w:jc w:val="both"/>
        <w:rPr>
          <w:rFonts w:eastAsia="DengXian"/>
          <w:b/>
          <w:bCs/>
          <w:lang w:val="en-GB" w:eastAsia="zh-CN"/>
        </w:rPr>
      </w:pPr>
      <w:r w:rsidRPr="00294AE0">
        <w:rPr>
          <w:rFonts w:eastAsia="DengXian" w:hint="eastAsia"/>
          <w:b/>
          <w:bCs/>
          <w:u w:val="single"/>
          <w:lang w:val="en-GB" w:eastAsia="zh-CN"/>
        </w:rPr>
        <w:t>Proposal 1</w:t>
      </w:r>
      <w:r w:rsidR="00833C1E" w:rsidRPr="00294AE0">
        <w:rPr>
          <w:rFonts w:eastAsia="DengXian" w:hint="eastAsia"/>
          <w:b/>
          <w:bCs/>
          <w:u w:val="single"/>
          <w:lang w:val="en-GB" w:eastAsia="zh-CN"/>
        </w:rPr>
        <w:t>2</w:t>
      </w:r>
      <w:r w:rsidRPr="00294AE0">
        <w:rPr>
          <w:rFonts w:eastAsia="DengXian" w:hint="eastAsia"/>
          <w:b/>
          <w:bCs/>
          <w:u w:val="single"/>
          <w:lang w:val="en-GB" w:eastAsia="zh-CN"/>
        </w:rPr>
        <w:t>:</w:t>
      </w:r>
      <w:r w:rsidRPr="00294AE0">
        <w:rPr>
          <w:rFonts w:eastAsia="DengXian" w:hint="eastAsia"/>
          <w:b/>
          <w:bCs/>
          <w:lang w:val="en-GB" w:eastAsia="zh-CN"/>
        </w:rPr>
        <w:t xml:space="preserve"> To </w:t>
      </w:r>
      <w:r w:rsidR="00152374" w:rsidRPr="00294AE0">
        <w:rPr>
          <w:rFonts w:eastAsia="DengXian" w:hint="eastAsia"/>
          <w:b/>
          <w:bCs/>
          <w:lang w:val="en-GB" w:eastAsia="zh-CN"/>
        </w:rPr>
        <w:t>provide guidance for</w:t>
      </w:r>
      <w:r w:rsidRPr="00294AE0">
        <w:rPr>
          <w:rFonts w:eastAsia="DengXian" w:hint="eastAsia"/>
          <w:b/>
          <w:bCs/>
          <w:lang w:val="en-GB" w:eastAsia="zh-CN"/>
        </w:rPr>
        <w:t xml:space="preserve"> the Tx beam </w:t>
      </w:r>
      <w:r w:rsidR="00152374" w:rsidRPr="00294AE0">
        <w:rPr>
          <w:rFonts w:eastAsia="DengXian" w:hint="eastAsia"/>
          <w:b/>
          <w:bCs/>
          <w:lang w:val="en-GB" w:eastAsia="zh-CN"/>
        </w:rPr>
        <w:t xml:space="preserve">determination </w:t>
      </w:r>
      <w:r w:rsidRPr="00294AE0">
        <w:rPr>
          <w:rFonts w:eastAsia="DengXian" w:hint="eastAsia"/>
          <w:b/>
          <w:bCs/>
          <w:lang w:val="en-GB" w:eastAsia="zh-CN"/>
        </w:rPr>
        <w:t xml:space="preserve">for PDCCH-order PRACH transmission for FR2, </w:t>
      </w:r>
      <w:r w:rsidR="007278A3" w:rsidRPr="00294AE0">
        <w:rPr>
          <w:rFonts w:eastAsia="DengXian" w:hint="eastAsia"/>
          <w:b/>
          <w:bCs/>
          <w:lang w:val="en-GB" w:eastAsia="zh-CN"/>
        </w:rPr>
        <w:t>support the following:</w:t>
      </w:r>
    </w:p>
    <w:p w14:paraId="29E4BEFF" w14:textId="143A52A2" w:rsidR="007278A3" w:rsidRPr="00294AE0" w:rsidRDefault="007278A3" w:rsidP="0068585D">
      <w:pPr>
        <w:pStyle w:val="ListParagraph"/>
        <w:numPr>
          <w:ilvl w:val="0"/>
          <w:numId w:val="25"/>
        </w:numPr>
        <w:jc w:val="both"/>
        <w:rPr>
          <w:rFonts w:ascii="Times New Roman" w:eastAsia="DengXian" w:hAnsi="Times New Roman"/>
          <w:b/>
          <w:bCs/>
          <w:sz w:val="20"/>
          <w:szCs w:val="20"/>
          <w:lang w:val="en-GB" w:eastAsia="zh-CN"/>
        </w:rPr>
      </w:pPr>
      <w:r w:rsidRPr="00294AE0">
        <w:rPr>
          <w:rFonts w:ascii="Times New Roman" w:eastAsia="DengXian" w:hAnsi="Times New Roman"/>
          <w:b/>
          <w:bCs/>
          <w:sz w:val="20"/>
          <w:szCs w:val="20"/>
          <w:lang w:val="en-GB" w:eastAsia="zh-CN"/>
        </w:rPr>
        <w:t xml:space="preserve">For UL sTRP, </w:t>
      </w:r>
      <w:r w:rsidR="00916C96" w:rsidRPr="00294AE0">
        <w:rPr>
          <w:rFonts w:ascii="Times New Roman" w:eastAsia="DengXian" w:hAnsi="Times New Roman" w:hint="eastAsia"/>
          <w:b/>
          <w:bCs/>
          <w:sz w:val="20"/>
          <w:szCs w:val="20"/>
          <w:lang w:val="en-GB" w:eastAsia="zh-CN"/>
        </w:rPr>
        <w:t xml:space="preserve">the Tx beam </w:t>
      </w:r>
      <w:r w:rsidR="00E17D0C" w:rsidRPr="00294AE0">
        <w:rPr>
          <w:rFonts w:ascii="Times New Roman" w:eastAsia="DengXian" w:hAnsi="Times New Roman" w:hint="eastAsia"/>
          <w:b/>
          <w:bCs/>
          <w:sz w:val="20"/>
          <w:szCs w:val="20"/>
          <w:lang w:val="en-GB" w:eastAsia="zh-CN"/>
        </w:rPr>
        <w:t xml:space="preserve">for PDCCH-order PRACH is based on </w:t>
      </w:r>
      <w:r w:rsidR="003E1312" w:rsidRPr="00294AE0">
        <w:rPr>
          <w:rFonts w:ascii="Times New Roman" w:eastAsia="DengXian" w:hAnsi="Times New Roman" w:hint="eastAsia"/>
          <w:b/>
          <w:bCs/>
          <w:sz w:val="20"/>
          <w:szCs w:val="20"/>
          <w:lang w:val="en-GB" w:eastAsia="zh-CN"/>
        </w:rPr>
        <w:t>the SRS associated with the indicated UL TCI state</w:t>
      </w:r>
      <w:r w:rsidR="000D7AD9" w:rsidRPr="00294AE0">
        <w:rPr>
          <w:rFonts w:ascii="Times New Roman" w:eastAsia="DengXian" w:hAnsi="Times New Roman" w:hint="eastAsia"/>
          <w:b/>
          <w:bCs/>
          <w:sz w:val="20"/>
          <w:szCs w:val="20"/>
          <w:lang w:val="en-GB" w:eastAsia="zh-CN"/>
        </w:rPr>
        <w:t>;</w:t>
      </w:r>
    </w:p>
    <w:p w14:paraId="001C2EB1" w14:textId="1C80DB1C" w:rsidR="000D7AD9" w:rsidRPr="00294AE0" w:rsidRDefault="000D7AD9" w:rsidP="0068585D">
      <w:pPr>
        <w:pStyle w:val="ListParagraph"/>
        <w:numPr>
          <w:ilvl w:val="0"/>
          <w:numId w:val="25"/>
        </w:numPr>
        <w:jc w:val="both"/>
        <w:rPr>
          <w:rFonts w:eastAsia="DengXian"/>
          <w:b/>
          <w:bCs/>
          <w:lang w:val="en-GB" w:eastAsia="zh-CN"/>
        </w:rPr>
      </w:pPr>
      <w:r w:rsidRPr="00294AE0">
        <w:rPr>
          <w:rFonts w:ascii="Times New Roman" w:eastAsia="DengXian" w:hAnsi="Times New Roman" w:hint="eastAsia"/>
          <w:b/>
          <w:bCs/>
          <w:sz w:val="20"/>
          <w:szCs w:val="20"/>
          <w:lang w:val="en-GB" w:eastAsia="zh-CN"/>
        </w:rPr>
        <w:t xml:space="preserve">For UL mTRP, </w:t>
      </w:r>
      <w:r w:rsidR="00D76902" w:rsidRPr="00294AE0">
        <w:rPr>
          <w:rFonts w:ascii="Times New Roman" w:eastAsia="DengXian" w:hAnsi="Times New Roman" w:hint="eastAsia"/>
          <w:b/>
          <w:bCs/>
          <w:sz w:val="20"/>
          <w:szCs w:val="20"/>
          <w:lang w:val="en-GB" w:eastAsia="zh-CN"/>
        </w:rPr>
        <w:t>1 bit in the</w:t>
      </w:r>
      <w:r w:rsidR="00D76902" w:rsidRPr="00294AE0">
        <w:rPr>
          <w:rFonts w:ascii="Times New Roman" w:eastAsia="DengXian" w:hAnsi="Times New Roman"/>
          <w:b/>
          <w:bCs/>
          <w:sz w:val="20"/>
          <w:szCs w:val="20"/>
          <w:lang w:val="en-GB" w:eastAsia="zh-CN"/>
        </w:rPr>
        <w:t xml:space="preserve"> PDCCH order DCI </w:t>
      </w:r>
      <w:r w:rsidR="00D76902" w:rsidRPr="00294AE0">
        <w:rPr>
          <w:rFonts w:ascii="Times New Roman" w:eastAsia="DengXian" w:hAnsi="Times New Roman" w:hint="eastAsia"/>
          <w:b/>
          <w:bCs/>
          <w:sz w:val="20"/>
          <w:szCs w:val="20"/>
          <w:lang w:val="en-GB" w:eastAsia="zh-CN"/>
        </w:rPr>
        <w:t>is used to select</w:t>
      </w:r>
      <w:r w:rsidR="00D76902" w:rsidRPr="00294AE0">
        <w:rPr>
          <w:rFonts w:ascii="Times New Roman" w:eastAsia="DengXian" w:hAnsi="Times New Roman"/>
          <w:b/>
          <w:bCs/>
          <w:sz w:val="20"/>
          <w:szCs w:val="20"/>
          <w:lang w:val="en-GB" w:eastAsia="zh-CN"/>
        </w:rPr>
        <w:t xml:space="preserve"> one </w:t>
      </w:r>
      <w:r w:rsidR="00D76902" w:rsidRPr="00294AE0">
        <w:rPr>
          <w:rFonts w:ascii="Times New Roman" w:eastAsia="DengXian" w:hAnsi="Times New Roman" w:hint="eastAsia"/>
          <w:b/>
          <w:bCs/>
          <w:sz w:val="20"/>
          <w:szCs w:val="20"/>
          <w:lang w:val="en-GB" w:eastAsia="zh-CN"/>
        </w:rPr>
        <w:t xml:space="preserve">of the </w:t>
      </w:r>
      <w:r w:rsidR="00D76902" w:rsidRPr="00294AE0">
        <w:rPr>
          <w:rFonts w:ascii="Times New Roman" w:eastAsia="DengXian" w:hAnsi="Times New Roman"/>
          <w:b/>
          <w:bCs/>
          <w:sz w:val="20"/>
          <w:szCs w:val="20"/>
          <w:lang w:val="en-GB" w:eastAsia="zh-CN"/>
        </w:rPr>
        <w:t>indicated</w:t>
      </w:r>
      <w:r w:rsidR="00D76902" w:rsidRPr="00294AE0">
        <w:rPr>
          <w:rFonts w:ascii="Times New Roman" w:eastAsia="DengXian" w:hAnsi="Times New Roman" w:hint="eastAsia"/>
          <w:b/>
          <w:bCs/>
          <w:sz w:val="20"/>
          <w:szCs w:val="20"/>
          <w:lang w:val="en-GB" w:eastAsia="zh-CN"/>
        </w:rPr>
        <w:t xml:space="preserve"> UL </w:t>
      </w:r>
      <w:r w:rsidR="00D76902" w:rsidRPr="00294AE0">
        <w:rPr>
          <w:rFonts w:ascii="Times New Roman" w:eastAsia="DengXian" w:hAnsi="Times New Roman"/>
          <w:b/>
          <w:bCs/>
          <w:sz w:val="20"/>
          <w:szCs w:val="20"/>
          <w:lang w:val="en-GB" w:eastAsia="zh-CN"/>
        </w:rPr>
        <w:t>TCI state</w:t>
      </w:r>
      <w:r w:rsidR="00D76902" w:rsidRPr="00294AE0">
        <w:rPr>
          <w:rFonts w:ascii="Times New Roman" w:eastAsia="DengXian" w:hAnsi="Times New Roman" w:hint="eastAsia"/>
          <w:b/>
          <w:bCs/>
          <w:sz w:val="20"/>
          <w:szCs w:val="20"/>
          <w:lang w:val="en-GB" w:eastAsia="zh-CN"/>
        </w:rPr>
        <w:t>s</w:t>
      </w:r>
      <w:r w:rsidR="00D76902" w:rsidRPr="00294AE0">
        <w:rPr>
          <w:rFonts w:ascii="Times New Roman" w:eastAsia="DengXian" w:hAnsi="Times New Roman"/>
          <w:b/>
          <w:bCs/>
          <w:sz w:val="20"/>
          <w:szCs w:val="20"/>
          <w:lang w:val="en-GB" w:eastAsia="zh-CN"/>
        </w:rPr>
        <w:t xml:space="preserve"> </w:t>
      </w:r>
      <w:r w:rsidR="00D76902" w:rsidRPr="00294AE0">
        <w:rPr>
          <w:rFonts w:ascii="Times New Roman" w:eastAsia="DengXian" w:hAnsi="Times New Roman" w:hint="eastAsia"/>
          <w:b/>
          <w:bCs/>
          <w:sz w:val="20"/>
          <w:szCs w:val="20"/>
          <w:lang w:val="en-GB" w:eastAsia="zh-CN"/>
        </w:rPr>
        <w:t>for UL TRP</w:t>
      </w:r>
      <w:r w:rsidR="00753BD8" w:rsidRPr="00294AE0">
        <w:rPr>
          <w:rFonts w:ascii="Times New Roman" w:eastAsia="DengXian" w:hAnsi="Times New Roman" w:hint="eastAsia"/>
          <w:b/>
          <w:bCs/>
          <w:sz w:val="20"/>
          <w:szCs w:val="20"/>
          <w:lang w:val="en-GB" w:eastAsia="zh-CN"/>
        </w:rPr>
        <w:t xml:space="preserve"> and the Tx beam for PDCCH-order PRACH is based on the SRS associated with the selected UL TCI state.</w:t>
      </w:r>
    </w:p>
    <w:bookmarkEnd w:id="4"/>
    <w:p w14:paraId="4C1EB936" w14:textId="77777777" w:rsidR="0059300F" w:rsidRPr="00294AE0" w:rsidRDefault="0059300F" w:rsidP="00BB7DDE">
      <w:pPr>
        <w:rPr>
          <w:b/>
          <w:bCs/>
          <w:lang w:eastAsia="zh-CN"/>
        </w:rPr>
      </w:pPr>
    </w:p>
    <w:p w14:paraId="6ECAC4D4" w14:textId="6A9FA112" w:rsidR="00A75A9E" w:rsidRPr="00294AE0" w:rsidRDefault="005C66A6" w:rsidP="00BB7DDE">
      <w:pPr>
        <w:rPr>
          <w:lang w:eastAsia="zh-CN"/>
        </w:rPr>
      </w:pPr>
      <w:r w:rsidRPr="00294AE0">
        <w:rPr>
          <w:rFonts w:hint="eastAsia"/>
          <w:lang w:eastAsia="zh-CN"/>
        </w:rPr>
        <w:t xml:space="preserve">For asymmetric DL sTRP and UL mTRP scenario, it is still possible </w:t>
      </w:r>
      <w:r w:rsidR="00F0009E" w:rsidRPr="00294AE0">
        <w:rPr>
          <w:rFonts w:hint="eastAsia"/>
          <w:lang w:eastAsia="zh-CN"/>
        </w:rPr>
        <w:t>to transmit PDCCH ordered PRACH to DL TRP</w:t>
      </w:r>
      <w:r w:rsidR="00996AFF" w:rsidRPr="00294AE0">
        <w:rPr>
          <w:rFonts w:hint="eastAsia"/>
          <w:lang w:eastAsia="zh-CN"/>
        </w:rPr>
        <w:t xml:space="preserve"> if the UE needs to transmit </w:t>
      </w:r>
      <w:r w:rsidR="00A87860" w:rsidRPr="00294AE0">
        <w:rPr>
          <w:rFonts w:hint="eastAsia"/>
          <w:lang w:eastAsia="zh-CN"/>
        </w:rPr>
        <w:t>UL to the DL TRP</w:t>
      </w:r>
      <w:r w:rsidR="00F0009E" w:rsidRPr="00294AE0">
        <w:rPr>
          <w:rFonts w:hint="eastAsia"/>
          <w:lang w:eastAsia="zh-CN"/>
        </w:rPr>
        <w:t xml:space="preserve">. In this case, </w:t>
      </w:r>
      <w:r w:rsidR="00835596" w:rsidRPr="00294AE0">
        <w:rPr>
          <w:rFonts w:hint="eastAsia"/>
          <w:lang w:eastAsia="zh-CN"/>
        </w:rPr>
        <w:t xml:space="preserve">the UE can determine the PRACH </w:t>
      </w:r>
      <w:r w:rsidR="00761E08" w:rsidRPr="00294AE0">
        <w:rPr>
          <w:rFonts w:hint="eastAsia"/>
          <w:lang w:eastAsia="zh-CN"/>
        </w:rPr>
        <w:t>transmission power and beam based on legacy</w:t>
      </w:r>
      <w:r w:rsidR="00A87860" w:rsidRPr="00294AE0">
        <w:rPr>
          <w:rFonts w:hint="eastAsia"/>
          <w:lang w:eastAsia="zh-CN"/>
        </w:rPr>
        <w:t xml:space="preserve"> rule</w:t>
      </w:r>
      <w:r w:rsidR="00761E08" w:rsidRPr="00294AE0">
        <w:rPr>
          <w:rFonts w:hint="eastAsia"/>
          <w:lang w:eastAsia="zh-CN"/>
        </w:rPr>
        <w:t>. T</w:t>
      </w:r>
      <w:r w:rsidR="00761E08" w:rsidRPr="00294AE0">
        <w:rPr>
          <w:lang w:eastAsia="zh-CN"/>
        </w:rPr>
        <w:t>h</w:t>
      </w:r>
      <w:r w:rsidR="00761E08" w:rsidRPr="00294AE0">
        <w:rPr>
          <w:rFonts w:hint="eastAsia"/>
          <w:lang w:eastAsia="zh-CN"/>
        </w:rPr>
        <w:t xml:space="preserve">e issue is how can the UE </w:t>
      </w:r>
      <w:r w:rsidR="0084105F" w:rsidRPr="00294AE0">
        <w:rPr>
          <w:rFonts w:hint="eastAsia"/>
          <w:lang w:eastAsia="zh-CN"/>
        </w:rPr>
        <w:t>distinguish whether a PRACH is transmitted to DL TRP or UL TRP.</w:t>
      </w:r>
      <w:r w:rsidR="00606FD6" w:rsidRPr="00294AE0">
        <w:rPr>
          <w:rFonts w:hint="eastAsia"/>
          <w:lang w:eastAsia="zh-CN"/>
        </w:rPr>
        <w:t xml:space="preserve"> In other words,</w:t>
      </w:r>
      <w:r w:rsidR="003D2ABC" w:rsidRPr="00294AE0">
        <w:rPr>
          <w:rFonts w:hint="eastAsia"/>
          <w:lang w:eastAsia="zh-CN"/>
        </w:rPr>
        <w:t xml:space="preserve"> </w:t>
      </w:r>
      <w:r w:rsidR="005501CC" w:rsidRPr="00294AE0">
        <w:rPr>
          <w:rFonts w:hint="eastAsia"/>
          <w:lang w:eastAsia="zh-CN"/>
        </w:rPr>
        <w:t xml:space="preserve">how does UE </w:t>
      </w:r>
      <w:r w:rsidR="009034DE" w:rsidRPr="00294AE0">
        <w:rPr>
          <w:lang w:eastAsia="zh-CN"/>
        </w:rPr>
        <w:t>determine</w:t>
      </w:r>
      <w:r w:rsidR="005501CC" w:rsidRPr="00294AE0">
        <w:rPr>
          <w:rFonts w:hint="eastAsia"/>
          <w:lang w:eastAsia="zh-CN"/>
        </w:rPr>
        <w:t xml:space="preserve"> </w:t>
      </w:r>
      <w:r w:rsidR="00A75A9E" w:rsidRPr="00294AE0">
        <w:rPr>
          <w:rFonts w:hint="eastAsia"/>
          <w:lang w:eastAsia="zh-CN"/>
        </w:rPr>
        <w:t xml:space="preserve">whether </w:t>
      </w:r>
      <w:r w:rsidR="009034DE" w:rsidRPr="00294AE0">
        <w:rPr>
          <w:rFonts w:hint="eastAsia"/>
          <w:lang w:eastAsia="zh-CN"/>
        </w:rPr>
        <w:t xml:space="preserve">to use legacy rule </w:t>
      </w:r>
      <w:r w:rsidR="00D609A2" w:rsidRPr="00294AE0">
        <w:rPr>
          <w:rFonts w:hint="eastAsia"/>
          <w:lang w:eastAsia="zh-CN"/>
        </w:rPr>
        <w:t xml:space="preserve">or </w:t>
      </w:r>
      <w:r w:rsidR="00CF747A" w:rsidRPr="00294AE0">
        <w:rPr>
          <w:rFonts w:hint="eastAsia"/>
          <w:lang w:eastAsia="zh-CN"/>
        </w:rPr>
        <w:t xml:space="preserve">one of </w:t>
      </w:r>
      <w:r w:rsidR="00D609A2" w:rsidRPr="00294AE0">
        <w:rPr>
          <w:rFonts w:hint="eastAsia"/>
          <w:lang w:eastAsia="zh-CN"/>
        </w:rPr>
        <w:t xml:space="preserve">the indicated TCI state </w:t>
      </w:r>
      <w:r w:rsidR="00DF4131" w:rsidRPr="00294AE0">
        <w:rPr>
          <w:rFonts w:hint="eastAsia"/>
          <w:lang w:eastAsia="zh-CN"/>
        </w:rPr>
        <w:t xml:space="preserve">for PRACH power control and Tx beam </w:t>
      </w:r>
      <w:r w:rsidR="00D609A2" w:rsidRPr="00294AE0">
        <w:rPr>
          <w:rFonts w:hint="eastAsia"/>
          <w:lang w:eastAsia="zh-CN"/>
        </w:rPr>
        <w:t>determination</w:t>
      </w:r>
      <w:r w:rsidR="00A75A9E" w:rsidRPr="00294AE0">
        <w:rPr>
          <w:rFonts w:hint="eastAsia"/>
          <w:lang w:eastAsia="zh-CN"/>
        </w:rPr>
        <w:t>.</w:t>
      </w:r>
    </w:p>
    <w:p w14:paraId="401D58BB" w14:textId="02A3BD18" w:rsidR="004127F6" w:rsidRPr="00294AE0" w:rsidRDefault="00A75A9E" w:rsidP="00D02635">
      <w:pPr>
        <w:rPr>
          <w:b/>
          <w:bCs/>
          <w:lang w:eastAsia="zh-CN"/>
        </w:rPr>
      </w:pPr>
      <w:r w:rsidRPr="00294AE0">
        <w:rPr>
          <w:b/>
          <w:bCs/>
          <w:u w:val="single"/>
          <w:lang w:eastAsia="zh-CN"/>
        </w:rPr>
        <w:t>Proposal 1</w:t>
      </w:r>
      <w:r w:rsidR="00207922" w:rsidRPr="00294AE0">
        <w:rPr>
          <w:rFonts w:hint="eastAsia"/>
          <w:b/>
          <w:bCs/>
          <w:u w:val="single"/>
          <w:lang w:eastAsia="zh-CN"/>
        </w:rPr>
        <w:t>3</w:t>
      </w:r>
      <w:r w:rsidRPr="00294AE0">
        <w:rPr>
          <w:b/>
          <w:bCs/>
          <w:u w:val="single"/>
          <w:lang w:eastAsia="zh-CN"/>
        </w:rPr>
        <w:t>:</w:t>
      </w:r>
      <w:r w:rsidR="0048586E" w:rsidRPr="00294AE0">
        <w:rPr>
          <w:b/>
          <w:bCs/>
          <w:lang w:eastAsia="zh-CN"/>
        </w:rPr>
        <w:t xml:space="preserve"> </w:t>
      </w:r>
      <w:r w:rsidR="00B769B2" w:rsidRPr="00294AE0">
        <w:rPr>
          <w:rFonts w:hint="eastAsia"/>
          <w:b/>
          <w:bCs/>
          <w:lang w:eastAsia="zh-CN"/>
        </w:rPr>
        <w:t xml:space="preserve">Study </w:t>
      </w:r>
      <w:r w:rsidR="008333F5" w:rsidRPr="00294AE0">
        <w:rPr>
          <w:rFonts w:hint="eastAsia"/>
          <w:b/>
          <w:bCs/>
          <w:lang w:eastAsia="zh-CN"/>
        </w:rPr>
        <w:t xml:space="preserve">mechanism for </w:t>
      </w:r>
      <w:r w:rsidR="00A75519" w:rsidRPr="00294AE0">
        <w:rPr>
          <w:rFonts w:hint="eastAsia"/>
          <w:b/>
          <w:bCs/>
          <w:lang w:eastAsia="zh-CN"/>
        </w:rPr>
        <w:t>distinguishing whether the PDCCH ordered PRACH is transmitted to DL TRP or UL TRP.</w:t>
      </w:r>
      <w:r w:rsidR="00E55100" w:rsidRPr="00294AE0">
        <w:rPr>
          <w:rFonts w:hint="eastAsia"/>
          <w:b/>
          <w:bCs/>
          <w:lang w:eastAsia="zh-CN"/>
        </w:rPr>
        <w:t xml:space="preserve"> </w:t>
      </w: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25C9AF84" w14:textId="77777777" w:rsidR="00426588" w:rsidRDefault="00426588" w:rsidP="00426588">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sTRP and UL mTRP scenario, if two joint TCI states are indicated, the first indicated joint TCI state is used for DL.</w:t>
      </w:r>
    </w:p>
    <w:p w14:paraId="455F2E59" w14:textId="77777777" w:rsidR="00426588" w:rsidRPr="002E08BA" w:rsidRDefault="00426588" w:rsidP="00426588">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sTRP and UL mTRP scenario, if Rel.18 unified TCI framework is configured, a TCI codepoint is mapped to up to one DL TCI state and up to two UL TCI states. </w:t>
      </w:r>
    </w:p>
    <w:p w14:paraId="6F81EC8A" w14:textId="77777777" w:rsidR="00426588" w:rsidRPr="00431E24" w:rsidRDefault="00426588" w:rsidP="00426588">
      <w:pPr>
        <w:jc w:val="both"/>
        <w:rPr>
          <w:b/>
          <w:bCs/>
          <w:lang w:val="en-GB" w:eastAsia="zh-CN"/>
        </w:rPr>
      </w:pPr>
      <w:r w:rsidRPr="00431E24">
        <w:rPr>
          <w:rFonts w:hint="eastAsia"/>
          <w:b/>
          <w:bCs/>
          <w:iCs/>
          <w:u w:val="single"/>
          <w:lang w:val="en-GB" w:eastAsia="zh-CN"/>
        </w:rPr>
        <w:t xml:space="preserve">Proposal </w:t>
      </w:r>
      <w:r>
        <w:rPr>
          <w:rFonts w:hint="eastAsia"/>
          <w:b/>
          <w:bCs/>
          <w:iCs/>
          <w:u w:val="single"/>
          <w:lang w:val="en-GB" w:eastAsia="zh-CN"/>
        </w:rPr>
        <w:t>3</w:t>
      </w:r>
      <w:r w:rsidRPr="00431E24">
        <w:rPr>
          <w:rFonts w:hint="eastAsia"/>
          <w:b/>
          <w:bCs/>
          <w:iCs/>
          <w:lang w:val="en-GB" w:eastAsia="zh-CN"/>
        </w:rPr>
        <w:t xml:space="preserve">: To assist </w:t>
      </w:r>
      <w:r w:rsidRPr="00431E24">
        <w:rPr>
          <w:b/>
          <w:bCs/>
          <w:iCs/>
          <w:lang w:val="en-GB" w:eastAsia="zh-CN"/>
        </w:rPr>
        <w:t>network</w:t>
      </w:r>
      <w:r w:rsidRPr="00431E24">
        <w:rPr>
          <w:rFonts w:hint="eastAsia"/>
          <w:b/>
          <w:bCs/>
          <w:iCs/>
          <w:lang w:val="en-GB" w:eastAsia="zh-CN"/>
        </w:rPr>
        <w:t xml:space="preserve"> to configure separate SRS CLPC adjustment states for a UE, a separate UE capability on two</w:t>
      </w:r>
      <w:r w:rsidRPr="00431E24">
        <w:rPr>
          <w:rFonts w:hint="eastAsia"/>
          <w:b/>
          <w:bCs/>
          <w:lang w:val="en-GB" w:eastAsia="zh-CN"/>
        </w:rPr>
        <w:t xml:space="preserve"> separate SRS CLPC adjustment states is supported.</w:t>
      </w:r>
    </w:p>
    <w:p w14:paraId="665C4CA9" w14:textId="77777777" w:rsidR="00426588" w:rsidRPr="00431E24" w:rsidRDefault="00426588" w:rsidP="00426588">
      <w:pPr>
        <w:jc w:val="both"/>
        <w:rPr>
          <w:b/>
          <w:bCs/>
          <w:lang w:val="en-GB" w:eastAsia="zh-CN"/>
        </w:rPr>
      </w:pPr>
      <w:r w:rsidRPr="000671A1">
        <w:rPr>
          <w:rFonts w:hint="eastAsia"/>
          <w:b/>
          <w:bCs/>
          <w:u w:val="single"/>
          <w:lang w:val="en-GB" w:eastAsia="zh-CN"/>
        </w:rPr>
        <w:t>Proposal 4</w:t>
      </w:r>
      <w:r w:rsidRPr="00431E24">
        <w:rPr>
          <w:rFonts w:hint="eastAsia"/>
          <w:b/>
          <w:bCs/>
          <w:lang w:val="en-GB" w:eastAsia="zh-CN"/>
        </w:rPr>
        <w:t xml:space="preserve">: The value of X=45 is supported for </w:t>
      </w:r>
      <w:r w:rsidRPr="00431E24">
        <w:rPr>
          <w:b/>
          <w:bCs/>
          <w:lang w:val="en-GB" w:eastAsia="zh-CN"/>
        </w:rPr>
        <w:t>unlicensed</w:t>
      </w:r>
      <w:r w:rsidRPr="00431E24">
        <w:rPr>
          <w:rFonts w:hint="eastAsia"/>
          <w:b/>
          <w:bCs/>
          <w:lang w:val="en-GB" w:eastAsia="zh-CN"/>
        </w:rPr>
        <w:t xml:space="preserve"> band in FR1 or FR2-2 and the value of X=43 is supported otherwise.</w:t>
      </w:r>
    </w:p>
    <w:p w14:paraId="7DF5EA33" w14:textId="77777777" w:rsidR="00426588" w:rsidRPr="0052503C" w:rsidRDefault="00426588" w:rsidP="00426588">
      <w:pPr>
        <w:pStyle w:val="ListParagraph"/>
        <w:numPr>
          <w:ilvl w:val="0"/>
          <w:numId w:val="28"/>
        </w:numPr>
        <w:spacing w:after="240"/>
        <w:ind w:left="714" w:hanging="357"/>
        <w:jc w:val="both"/>
        <w:rPr>
          <w:rFonts w:ascii="Times New Roman" w:hAnsi="Times New Roman"/>
          <w:b/>
          <w:bCs/>
          <w:sz w:val="20"/>
          <w:szCs w:val="20"/>
          <w:lang w:val="en-GB" w:eastAsia="zh-CN"/>
        </w:rPr>
      </w:pPr>
      <w:r w:rsidRPr="00431E24">
        <w:rPr>
          <w:rFonts w:ascii="Times New Roman" w:eastAsiaTheme="minorEastAsia" w:hAnsi="Times New Roman"/>
          <w:b/>
          <w:bCs/>
          <w:sz w:val="20"/>
          <w:szCs w:val="20"/>
          <w:lang w:val="en-GB" w:eastAsia="zh-CN"/>
        </w:rPr>
        <w:t xml:space="preserve">The above is subject to </w:t>
      </w:r>
      <w:r w:rsidRPr="006E24EF">
        <w:rPr>
          <w:rFonts w:ascii="Times New Roman" w:eastAsiaTheme="minorEastAsia" w:hAnsi="Times New Roman"/>
          <w:b/>
          <w:bCs/>
          <w:sz w:val="20"/>
          <w:szCs w:val="20"/>
          <w:lang w:val="en-GB" w:eastAsia="zh-CN"/>
        </w:rPr>
        <w:t>a separate UE capability</w:t>
      </w:r>
      <w:r>
        <w:rPr>
          <w:rFonts w:ascii="Times New Roman" w:eastAsiaTheme="minorEastAsia" w:hAnsi="Times New Roman" w:hint="eastAsia"/>
          <w:b/>
          <w:bCs/>
          <w:sz w:val="20"/>
          <w:szCs w:val="20"/>
          <w:lang w:val="en-GB" w:eastAsia="zh-CN"/>
        </w:rPr>
        <w:t xml:space="preserve"> and independent from two separate SRS CLPC adjustment states.</w:t>
      </w:r>
    </w:p>
    <w:p w14:paraId="5E269B90" w14:textId="77777777" w:rsidR="00426588" w:rsidRPr="00073687" w:rsidRDefault="00426588" w:rsidP="00426588">
      <w:pPr>
        <w:jc w:val="both"/>
        <w:rPr>
          <w:b/>
          <w:bCs/>
          <w:lang w:val="en-GB" w:eastAsia="zh-CN"/>
        </w:rPr>
      </w:pPr>
      <w:r w:rsidRPr="00FC2620">
        <w:rPr>
          <w:rFonts w:hint="eastAsia"/>
          <w:b/>
          <w:bCs/>
          <w:u w:val="single"/>
          <w:lang w:val="en-GB" w:eastAsia="zh-CN"/>
        </w:rPr>
        <w:t>Proposal 5</w:t>
      </w:r>
      <w:r w:rsidRPr="00FC2620">
        <w:rPr>
          <w:rFonts w:hint="eastAsia"/>
          <w:b/>
          <w:bCs/>
          <w:lang w:val="en-GB" w:eastAsia="zh-CN"/>
        </w:rPr>
        <w:t>:</w:t>
      </w:r>
      <w:r w:rsidRPr="00FC2620">
        <w:rPr>
          <w:b/>
          <w:bCs/>
          <w:lang w:val="en-GB" w:eastAsia="zh-CN"/>
        </w:rPr>
        <w:t xml:space="preserve"> For the asymmetric DL sTRP/UL mTRP scenarios</w:t>
      </w:r>
      <w:r w:rsidRPr="00FC2620">
        <w:rPr>
          <w:rFonts w:hint="eastAsia"/>
          <w:b/>
          <w:bCs/>
          <w:lang w:val="en-GB" w:eastAsia="zh-CN"/>
        </w:rPr>
        <w:t xml:space="preserve">, the </w:t>
      </w:r>
      <w:r>
        <w:rPr>
          <w:rFonts w:hint="eastAsia"/>
          <w:b/>
          <w:bCs/>
          <w:lang w:val="en-GB" w:eastAsia="zh-CN"/>
        </w:rPr>
        <w:t xml:space="preserve">QCL </w:t>
      </w:r>
      <w:r w:rsidRPr="00FC2620">
        <w:rPr>
          <w:rFonts w:hint="eastAsia"/>
          <w:b/>
          <w:bCs/>
          <w:lang w:val="en-GB" w:eastAsia="zh-CN"/>
        </w:rPr>
        <w:t>source RS in the joint/UL TCI state can be optionally configured for beam management SRS.</w:t>
      </w:r>
      <w:r w:rsidRPr="00073687">
        <w:rPr>
          <w:rFonts w:hint="eastAsia"/>
          <w:b/>
          <w:bCs/>
          <w:lang w:val="en-GB" w:eastAsia="zh-CN"/>
        </w:rPr>
        <w:t xml:space="preserve"> </w:t>
      </w:r>
    </w:p>
    <w:p w14:paraId="0A2AD907" w14:textId="77777777" w:rsidR="00426588" w:rsidRDefault="00426588" w:rsidP="00426588">
      <w:pPr>
        <w:jc w:val="both"/>
        <w:rPr>
          <w:b/>
          <w:szCs w:val="18"/>
          <w:lang w:eastAsia="zh-CN"/>
        </w:rPr>
      </w:pPr>
      <w:r w:rsidRPr="009D31E1">
        <w:rPr>
          <w:rFonts w:hint="eastAsia"/>
          <w:b/>
          <w:szCs w:val="18"/>
          <w:u w:val="single"/>
          <w:lang w:eastAsia="zh-CN"/>
        </w:rPr>
        <w:t xml:space="preserve">Proposal </w:t>
      </w:r>
      <w:r>
        <w:rPr>
          <w:rFonts w:hint="eastAsia"/>
          <w:b/>
          <w:szCs w:val="18"/>
          <w:u w:val="single"/>
          <w:lang w:eastAsia="zh-CN"/>
        </w:rPr>
        <w:t>6</w:t>
      </w:r>
      <w:r w:rsidRPr="00917E65">
        <w:rPr>
          <w:rFonts w:hint="eastAsia"/>
          <w:b/>
          <w:szCs w:val="18"/>
          <w:lang w:eastAsia="zh-CN"/>
        </w:rPr>
        <w:t xml:space="preserve">: </w:t>
      </w:r>
      <w:r w:rsidRPr="00F9589F">
        <w:rPr>
          <w:b/>
          <w:lang w:val="en-GB" w:eastAsia="zh-CN"/>
        </w:rPr>
        <w:t>For the asymmetric DL sTRP/UL mTRP scenarios</w:t>
      </w:r>
      <w:r>
        <w:rPr>
          <w:rFonts w:hint="eastAsia"/>
          <w:b/>
          <w:lang w:val="en-GB" w:eastAsia="zh-CN"/>
        </w:rPr>
        <w:t>,</w:t>
      </w:r>
      <w:r>
        <w:rPr>
          <w:rFonts w:hint="eastAsia"/>
          <w:b/>
          <w:szCs w:val="18"/>
          <w:lang w:eastAsia="zh-CN"/>
        </w:rPr>
        <w:t xml:space="preserve"> if a UE determines that a Type-1 PHR is based on actual PUSCH transmission or reference PUSCH, the UE computes the Type-1 PHR as follows:</w:t>
      </w:r>
    </w:p>
    <w:p w14:paraId="28D4A2BB" w14:textId="77777777" w:rsidR="00426588" w:rsidRPr="004A3651" w:rsidRDefault="00426588" w:rsidP="00426588">
      <w:pPr>
        <w:pStyle w:val="ListParagraph"/>
        <w:numPr>
          <w:ilvl w:val="0"/>
          <w:numId w:val="33"/>
        </w:numPr>
        <w:jc w:val="both"/>
        <w:rPr>
          <w:rFonts w:ascii="Times New Roman" w:hAnsi="Times New Roman"/>
          <w:b/>
          <w:bCs/>
          <w:sz w:val="20"/>
          <w:szCs w:val="20"/>
        </w:rPr>
      </w:pPr>
      <w:r w:rsidRPr="004A3651">
        <w:rPr>
          <w:rFonts w:ascii="Times New Roman" w:hAnsi="Times New Roman"/>
          <w:b/>
          <w:bCs/>
          <w:sz w:val="20"/>
          <w:szCs w:val="20"/>
        </w:rPr>
        <w:t xml:space="preserve">If the indicated joint or UL TCI state is associated with a PL offset, the UE computes Type-1 PHR by replacing </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b,f,c</w:t>
      </w:r>
      <w:r w:rsidRPr="004A3651">
        <w:rPr>
          <w:rFonts w:ascii="Times New Roman" w:hAnsi="Times New Roman"/>
          <w:b/>
          <w:bCs/>
          <w:sz w:val="20"/>
          <w:szCs w:val="20"/>
        </w:rPr>
        <w:t>(</w:t>
      </w:r>
      <w:r w:rsidRPr="004A3651">
        <w:rPr>
          <w:rFonts w:ascii="Times New Roman" w:hAnsi="Times New Roman"/>
          <w:b/>
          <w:bCs/>
          <w:i/>
          <w:iCs/>
          <w:sz w:val="20"/>
          <w:szCs w:val="20"/>
        </w:rPr>
        <w:t>q</w:t>
      </w:r>
      <w:r w:rsidRPr="004A3651">
        <w:rPr>
          <w:rFonts w:ascii="Times New Roman" w:hAnsi="Times New Roman"/>
          <w:b/>
          <w:bCs/>
          <w:i/>
          <w:iCs/>
          <w:sz w:val="20"/>
          <w:szCs w:val="20"/>
          <w:vertAlign w:val="subscript"/>
        </w:rPr>
        <w:t>d</w:t>
      </w:r>
      <w:r w:rsidRPr="004A3651">
        <w:rPr>
          <w:rFonts w:ascii="Times New Roman" w:hAnsi="Times New Roman"/>
          <w:b/>
          <w:bCs/>
          <w:sz w:val="20"/>
          <w:szCs w:val="20"/>
        </w:rPr>
        <w:t xml:space="preserve">) in the PHR formal by </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b,f,c</w:t>
      </w:r>
      <w:r w:rsidRPr="004A3651">
        <w:rPr>
          <w:rFonts w:ascii="Times New Roman" w:hAnsi="Times New Roman"/>
          <w:b/>
          <w:bCs/>
          <w:sz w:val="20"/>
          <w:szCs w:val="20"/>
        </w:rPr>
        <w:t>(</w:t>
      </w:r>
      <w:r w:rsidRPr="004A3651">
        <w:rPr>
          <w:rFonts w:ascii="Times New Roman" w:hAnsi="Times New Roman"/>
          <w:b/>
          <w:bCs/>
          <w:i/>
          <w:iCs/>
          <w:sz w:val="20"/>
          <w:szCs w:val="20"/>
        </w:rPr>
        <w:t>q</w:t>
      </w:r>
      <w:r w:rsidRPr="004A3651">
        <w:rPr>
          <w:rFonts w:ascii="Times New Roman" w:hAnsi="Times New Roman"/>
          <w:b/>
          <w:bCs/>
          <w:i/>
          <w:iCs/>
          <w:sz w:val="20"/>
          <w:szCs w:val="20"/>
          <w:vertAlign w:val="subscript"/>
        </w:rPr>
        <w:t>d</w:t>
      </w:r>
      <w:r w:rsidRPr="004A3651">
        <w:rPr>
          <w:rFonts w:ascii="Times New Roman" w:hAnsi="Times New Roman"/>
          <w:b/>
          <w:bCs/>
          <w:sz w:val="20"/>
          <w:szCs w:val="20"/>
        </w:rPr>
        <w:t>)-</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offset</w:t>
      </w:r>
      <w:r w:rsidRPr="004A3651">
        <w:rPr>
          <w:rFonts w:ascii="Times New Roman" w:hAnsi="Times New Roman"/>
          <w:b/>
          <w:bCs/>
          <w:sz w:val="20"/>
          <w:szCs w:val="20"/>
        </w:rPr>
        <w:t xml:space="preserve">, where </w:t>
      </w:r>
      <w:r w:rsidRPr="004A3651">
        <w:rPr>
          <w:rFonts w:ascii="Times New Roman" w:hAnsi="Times New Roman"/>
          <w:b/>
          <w:bCs/>
          <w:i/>
          <w:iCs/>
          <w:sz w:val="20"/>
          <w:szCs w:val="20"/>
        </w:rPr>
        <w:t>PL</w:t>
      </w:r>
      <w:r w:rsidRPr="004A3651">
        <w:rPr>
          <w:rFonts w:ascii="Times New Roman" w:hAnsi="Times New Roman"/>
          <w:b/>
          <w:bCs/>
          <w:i/>
          <w:iCs/>
          <w:sz w:val="20"/>
          <w:szCs w:val="20"/>
          <w:vertAlign w:val="subscript"/>
        </w:rPr>
        <w:t>offset</w:t>
      </w:r>
      <w:r w:rsidRPr="004A3651">
        <w:rPr>
          <w:rFonts w:ascii="Times New Roman" w:hAnsi="Times New Roman"/>
          <w:b/>
          <w:bCs/>
          <w:sz w:val="20"/>
          <w:szCs w:val="20"/>
        </w:rPr>
        <w:t xml:space="preserve"> is the PL offset associated with indicated joint or UL TCI state;</w:t>
      </w:r>
    </w:p>
    <w:p w14:paraId="0073BAD3" w14:textId="77777777" w:rsidR="00426588" w:rsidRPr="000F715F" w:rsidRDefault="00426588" w:rsidP="00426588">
      <w:pPr>
        <w:pStyle w:val="ListParagraph"/>
        <w:numPr>
          <w:ilvl w:val="0"/>
          <w:numId w:val="33"/>
        </w:numPr>
        <w:jc w:val="both"/>
        <w:rPr>
          <w:rFonts w:ascii="Times New Roman" w:hAnsi="Times New Roman"/>
          <w:b/>
          <w:bCs/>
          <w:sz w:val="20"/>
          <w:szCs w:val="20"/>
          <w:lang w:eastAsia="zh-CN"/>
        </w:rPr>
      </w:pPr>
      <w:r w:rsidRPr="004A3651">
        <w:rPr>
          <w:rFonts w:ascii="Times New Roman" w:hAnsi="Times New Roman"/>
          <w:b/>
          <w:bCs/>
          <w:sz w:val="20"/>
          <w:szCs w:val="20"/>
        </w:rPr>
        <w:t xml:space="preserve">Otherwise, the UE computes Type-1 PHR based on existing PHR formula. </w:t>
      </w:r>
    </w:p>
    <w:p w14:paraId="72D2F0CA" w14:textId="77777777" w:rsidR="00426588" w:rsidRDefault="00426588" w:rsidP="00426588">
      <w:pPr>
        <w:jc w:val="both"/>
        <w:rPr>
          <w:b/>
          <w:bCs/>
          <w:u w:val="single"/>
          <w:lang w:eastAsia="zh-CN"/>
        </w:rPr>
      </w:pPr>
    </w:p>
    <w:p w14:paraId="216C61CF" w14:textId="77777777" w:rsidR="00426588" w:rsidRPr="00AF28B5" w:rsidRDefault="00426588" w:rsidP="00426588">
      <w:pPr>
        <w:jc w:val="both"/>
        <w:rPr>
          <w:b/>
          <w:bCs/>
          <w:u w:val="single"/>
          <w:lang w:eastAsia="zh-CN"/>
        </w:rPr>
      </w:pPr>
      <w:r w:rsidRPr="00F265D4">
        <w:rPr>
          <w:rFonts w:hint="eastAsia"/>
          <w:b/>
          <w:bCs/>
          <w:u w:val="single"/>
          <w:lang w:eastAsia="zh-CN"/>
        </w:rPr>
        <w:t xml:space="preserve">Proposal </w:t>
      </w:r>
      <w:r>
        <w:rPr>
          <w:rFonts w:hint="eastAsia"/>
          <w:b/>
          <w:bCs/>
          <w:u w:val="single"/>
          <w:lang w:eastAsia="zh-CN"/>
        </w:rPr>
        <w:t>7</w:t>
      </w:r>
      <w:r w:rsidRPr="00F265D4">
        <w:rPr>
          <w:rFonts w:hint="eastAsia"/>
          <w:b/>
          <w:bCs/>
          <w:lang w:eastAsia="zh-CN"/>
        </w:rPr>
        <w:t xml:space="preserve">: </w:t>
      </w:r>
      <w:r w:rsidRPr="00F9589F">
        <w:rPr>
          <w:b/>
          <w:bCs/>
          <w:lang w:val="en-GB" w:eastAsia="zh-CN"/>
        </w:rPr>
        <w:t>For the asymmetric DL sTRP/UL mTRP scenarios</w:t>
      </w:r>
      <w:r>
        <w:rPr>
          <w:rFonts w:hint="eastAsia"/>
          <w:b/>
          <w:bCs/>
          <w:lang w:val="en-GB" w:eastAsia="zh-CN"/>
        </w:rPr>
        <w:t>, if a UE determines that a Type-3 PHR is reported</w:t>
      </w:r>
      <w:r>
        <w:rPr>
          <w:rFonts w:hint="eastAsia"/>
          <w:b/>
          <w:bCs/>
          <w:lang w:eastAsia="zh-CN"/>
        </w:rPr>
        <w:t xml:space="preserve">, the UE computes the Type-3 PHR based on existing PHR </w:t>
      </w:r>
      <w:r>
        <w:rPr>
          <w:b/>
          <w:bCs/>
          <w:lang w:eastAsia="zh-CN"/>
        </w:rPr>
        <w:t>calculation</w:t>
      </w:r>
      <w:r>
        <w:rPr>
          <w:rFonts w:hint="eastAsia"/>
          <w:b/>
          <w:bCs/>
          <w:lang w:eastAsia="zh-CN"/>
        </w:rPr>
        <w:t xml:space="preserve"> formula.</w:t>
      </w:r>
    </w:p>
    <w:p w14:paraId="55F0FAEB" w14:textId="77777777" w:rsidR="00426588" w:rsidRPr="004D6D62" w:rsidRDefault="00426588" w:rsidP="00426588">
      <w:pPr>
        <w:jc w:val="both"/>
        <w:rPr>
          <w:b/>
          <w:iCs/>
          <w:szCs w:val="16"/>
          <w:lang w:eastAsia="zh-CN"/>
        </w:rPr>
      </w:pPr>
      <w:r w:rsidRPr="004D6D62">
        <w:rPr>
          <w:b/>
          <w:iCs/>
          <w:szCs w:val="16"/>
          <w:u w:val="single"/>
          <w:lang w:eastAsia="ko-KR"/>
        </w:rPr>
        <w:lastRenderedPageBreak/>
        <w:t xml:space="preserve">Proposal </w:t>
      </w:r>
      <w:r w:rsidRPr="004D6D62">
        <w:rPr>
          <w:rFonts w:hint="eastAsia"/>
          <w:b/>
          <w:iCs/>
          <w:szCs w:val="16"/>
          <w:u w:val="single"/>
          <w:lang w:eastAsia="zh-CN"/>
        </w:rPr>
        <w:t>8</w:t>
      </w:r>
      <w:r w:rsidRPr="004D6D62">
        <w:rPr>
          <w:b/>
          <w:iCs/>
          <w:szCs w:val="16"/>
          <w:lang w:eastAsia="ko-KR"/>
        </w:rPr>
        <w:t>: When a TCI state associated with a PL offset is applied for PUSCH/PUCCH/SRS transmission, and the PL offset is applied with respect to a DL PL, the UE derives the DL PL from a DL PL RS associated with one of the activated TCI states corresponding DL TRP</w:t>
      </w:r>
      <w:r w:rsidRPr="004D6D62">
        <w:rPr>
          <w:rFonts w:hint="eastAsia"/>
          <w:b/>
          <w:iCs/>
          <w:szCs w:val="16"/>
          <w:lang w:eastAsia="zh-CN"/>
        </w:rPr>
        <w:t>.</w:t>
      </w:r>
    </w:p>
    <w:p w14:paraId="18D6F678" w14:textId="77777777" w:rsidR="00426588" w:rsidRPr="004D6D62" w:rsidRDefault="00426588" w:rsidP="00426588">
      <w:pPr>
        <w:rPr>
          <w:b/>
          <w:bCs/>
          <w:lang w:val="en-GB"/>
        </w:rPr>
      </w:pPr>
      <w:r w:rsidRPr="004D6D62">
        <w:rPr>
          <w:b/>
          <w:bCs/>
          <w:u w:val="single"/>
          <w:lang w:val="en-GB"/>
        </w:rPr>
        <w:t xml:space="preserve">Observation </w:t>
      </w:r>
      <w:r w:rsidRPr="004D6D62">
        <w:rPr>
          <w:rFonts w:hint="eastAsia"/>
          <w:b/>
          <w:bCs/>
          <w:u w:val="single"/>
          <w:lang w:val="en-GB" w:eastAsia="zh-CN"/>
        </w:rPr>
        <w:t>1</w:t>
      </w:r>
      <w:r w:rsidRPr="004D6D62">
        <w:rPr>
          <w:b/>
          <w:bCs/>
          <w:lang w:val="en-GB"/>
        </w:rPr>
        <w:t>: For uplink pathloss determination, t</w:t>
      </w:r>
      <w:r w:rsidRPr="004D6D62">
        <w:rPr>
          <w:rFonts w:hint="eastAsia"/>
          <w:b/>
          <w:bCs/>
          <w:lang w:val="en-GB" w:eastAsia="zh-CN"/>
        </w:rPr>
        <w:t>he</w:t>
      </w:r>
      <w:r w:rsidRPr="004D6D62">
        <w:rPr>
          <w:b/>
          <w:bCs/>
          <w:lang w:val="en-GB"/>
        </w:rPr>
        <w:t xml:space="preserve"> existing SRS with usage set to ‘beamManagement’ can be used.</w:t>
      </w:r>
    </w:p>
    <w:p w14:paraId="09BA1F0E" w14:textId="77777777" w:rsidR="00426588" w:rsidRPr="004D6D62" w:rsidRDefault="00426588" w:rsidP="00426588">
      <w:pPr>
        <w:rPr>
          <w:b/>
          <w:bCs/>
        </w:rPr>
      </w:pPr>
      <w:r w:rsidRPr="004D6D62">
        <w:rPr>
          <w:b/>
          <w:bCs/>
          <w:u w:val="single"/>
          <w:lang w:val="en-GB"/>
        </w:rPr>
        <w:t xml:space="preserve">Proposal </w:t>
      </w:r>
      <w:r w:rsidRPr="004D6D62">
        <w:rPr>
          <w:rFonts w:hint="eastAsia"/>
          <w:b/>
          <w:bCs/>
          <w:u w:val="single"/>
          <w:lang w:val="en-GB" w:eastAsia="zh-CN"/>
        </w:rPr>
        <w:t>9</w:t>
      </w:r>
      <w:r w:rsidRPr="004D6D62">
        <w:rPr>
          <w:lang w:val="en-GB"/>
        </w:rPr>
        <w:t>:</w:t>
      </w:r>
      <w:r w:rsidRPr="004D6D62">
        <w:rPr>
          <w:rFonts w:asciiTheme="minorHAnsi" w:eastAsiaTheme="minorEastAsia" w:hAnsi="Calibri" w:cstheme="minorBidi"/>
          <w:b/>
          <w:bCs/>
          <w:kern w:val="24"/>
          <w:sz w:val="40"/>
          <w:szCs w:val="40"/>
        </w:rPr>
        <w:t xml:space="preserve"> </w:t>
      </w:r>
      <w:r w:rsidRPr="004D6D62">
        <w:rPr>
          <w:b/>
          <w:bCs/>
        </w:rPr>
        <w:t>Study mechanism for uplink pathloss determination by using the existing beam management SRS.</w:t>
      </w:r>
    </w:p>
    <w:p w14:paraId="44461E2C" w14:textId="77777777" w:rsidR="00426588" w:rsidRPr="00C951FD" w:rsidRDefault="00426588" w:rsidP="00426588">
      <w:pPr>
        <w:jc w:val="both"/>
        <w:rPr>
          <w:rFonts w:eastAsia="DengXian"/>
          <w:b/>
          <w:bCs/>
          <w:lang w:val="en-GB" w:eastAsia="zh-CN"/>
        </w:rPr>
      </w:pPr>
      <w:r w:rsidRPr="00C951FD">
        <w:rPr>
          <w:b/>
          <w:bCs/>
          <w:u w:val="single"/>
          <w:lang w:eastAsia="zh-CN"/>
        </w:rPr>
        <w:t xml:space="preserve">Proposal </w:t>
      </w:r>
      <w:r w:rsidRPr="00C951FD">
        <w:rPr>
          <w:rFonts w:hint="eastAsia"/>
          <w:b/>
          <w:bCs/>
          <w:u w:val="single"/>
          <w:lang w:eastAsia="zh-CN"/>
        </w:rPr>
        <w:t>10</w:t>
      </w:r>
      <w:r w:rsidRPr="00C951FD">
        <w:rPr>
          <w:b/>
          <w:bCs/>
          <w:u w:val="single"/>
          <w:lang w:eastAsia="zh-CN"/>
        </w:rPr>
        <w:t>:</w:t>
      </w:r>
      <w:r w:rsidRPr="00C951FD">
        <w:rPr>
          <w:rFonts w:hint="eastAsia"/>
          <w:b/>
          <w:bCs/>
          <w:u w:val="single"/>
          <w:lang w:eastAsia="zh-CN"/>
        </w:rPr>
        <w:t xml:space="preserve"> </w:t>
      </w:r>
      <w:r w:rsidRPr="00C951FD">
        <w:rPr>
          <w:rFonts w:eastAsia="DengXian"/>
          <w:b/>
          <w:bCs/>
          <w:lang w:val="en-GB" w:eastAsia="zh-CN"/>
        </w:rPr>
        <w:t>Support applying PL offset on PDCCH-order PRACH towards a UL TRP in FR</w:t>
      </w:r>
      <w:r w:rsidRPr="00C951FD">
        <w:rPr>
          <w:rFonts w:eastAsia="DengXian" w:hint="eastAsia"/>
          <w:b/>
          <w:bCs/>
          <w:lang w:val="en-GB" w:eastAsia="zh-CN"/>
        </w:rPr>
        <w:t>2.</w:t>
      </w:r>
    </w:p>
    <w:p w14:paraId="51005FC4" w14:textId="77777777" w:rsidR="00426588" w:rsidRPr="00C951FD" w:rsidRDefault="00426588" w:rsidP="00426588">
      <w:pPr>
        <w:jc w:val="both"/>
        <w:rPr>
          <w:rFonts w:eastAsia="DengXian"/>
          <w:b/>
          <w:bCs/>
          <w:lang w:val="en-GB" w:eastAsia="zh-CN"/>
        </w:rPr>
      </w:pPr>
      <w:r w:rsidRPr="00C951FD">
        <w:rPr>
          <w:rFonts w:eastAsia="DengXian" w:hint="eastAsia"/>
          <w:b/>
          <w:bCs/>
          <w:u w:val="single"/>
          <w:lang w:val="en-GB" w:eastAsia="zh-CN"/>
        </w:rPr>
        <w:t>Proposal 11:</w:t>
      </w:r>
      <w:r w:rsidRPr="00C951FD">
        <w:rPr>
          <w:rFonts w:eastAsia="DengXian" w:hint="eastAsia"/>
          <w:b/>
          <w:bCs/>
          <w:lang w:val="en-GB" w:eastAsia="zh-CN"/>
        </w:rPr>
        <w:t xml:space="preserve"> To indicate </w:t>
      </w:r>
      <w:r w:rsidRPr="00C951FD">
        <w:rPr>
          <w:rFonts w:eastAsia="DengXian"/>
          <w:b/>
          <w:bCs/>
          <w:lang w:val="en-GB" w:eastAsia="zh-CN"/>
        </w:rPr>
        <w:t>a PL offset for PDCCH-order PRACH transmission for FR1 and FR2,</w:t>
      </w:r>
      <w:r w:rsidRPr="00C951FD">
        <w:rPr>
          <w:rFonts w:eastAsia="DengXian" w:hint="eastAsia"/>
          <w:lang w:val="en-GB" w:eastAsia="zh-CN"/>
        </w:rPr>
        <w:t xml:space="preserve"> </w:t>
      </w:r>
      <w:r w:rsidRPr="00C951FD">
        <w:rPr>
          <w:rFonts w:eastAsia="DengXian"/>
          <w:b/>
          <w:bCs/>
          <w:lang w:val="en-GB" w:eastAsia="zh-CN"/>
        </w:rPr>
        <w:t>support Alt.3 with the following modification:</w:t>
      </w:r>
    </w:p>
    <w:p w14:paraId="1666BD9E" w14:textId="77777777" w:rsidR="00426588" w:rsidRPr="00C951FD" w:rsidRDefault="00426588" w:rsidP="00426588">
      <w:pPr>
        <w:pStyle w:val="ListParagraph"/>
        <w:numPr>
          <w:ilvl w:val="0"/>
          <w:numId w:val="24"/>
        </w:numPr>
        <w:jc w:val="both"/>
        <w:rPr>
          <w:rFonts w:ascii="Times New Roman" w:eastAsia="DengXian" w:hAnsi="Times New Roman"/>
          <w:b/>
          <w:bCs/>
          <w:sz w:val="20"/>
          <w:szCs w:val="20"/>
          <w:lang w:val="en-GB" w:eastAsia="zh-CN"/>
        </w:rPr>
      </w:pPr>
      <w:r w:rsidRPr="00C951FD">
        <w:rPr>
          <w:rFonts w:ascii="Times New Roman" w:eastAsia="DengXian" w:hAnsi="Times New Roman"/>
          <w:b/>
          <w:bCs/>
          <w:sz w:val="20"/>
          <w:szCs w:val="20"/>
          <w:lang w:val="en-GB" w:eastAsia="zh-CN"/>
        </w:rPr>
        <w:t xml:space="preserve">For </w:t>
      </w:r>
      <w:r w:rsidRPr="00C951FD">
        <w:rPr>
          <w:rFonts w:ascii="Times New Roman" w:eastAsia="DengXian" w:hAnsi="Times New Roman" w:hint="eastAsia"/>
          <w:b/>
          <w:bCs/>
          <w:sz w:val="20"/>
          <w:szCs w:val="20"/>
          <w:lang w:val="en-GB" w:eastAsia="zh-CN"/>
        </w:rPr>
        <w:t xml:space="preserve">UL </w:t>
      </w:r>
      <w:r w:rsidRPr="00C951FD">
        <w:rPr>
          <w:rFonts w:ascii="Times New Roman" w:eastAsia="DengXian" w:hAnsi="Times New Roman"/>
          <w:b/>
          <w:bCs/>
          <w:sz w:val="20"/>
          <w:szCs w:val="20"/>
          <w:lang w:val="en-GB" w:eastAsia="zh-CN"/>
        </w:rPr>
        <w:t>sTRP,</w:t>
      </w:r>
      <w:r w:rsidRPr="00C951FD">
        <w:rPr>
          <w:rFonts w:ascii="Times New Roman" w:eastAsia="DengXian" w:hAnsi="Times New Roman" w:hint="eastAsia"/>
          <w:b/>
          <w:bCs/>
          <w:sz w:val="20"/>
          <w:szCs w:val="20"/>
          <w:lang w:val="en-GB" w:eastAsia="zh-CN"/>
        </w:rPr>
        <w:t xml:space="preserve"> </w:t>
      </w:r>
      <w:r w:rsidRPr="00C951FD">
        <w:rPr>
          <w:rFonts w:ascii="Times New Roman" w:eastAsia="DengXian" w:hAnsi="Times New Roman"/>
          <w:b/>
          <w:bCs/>
          <w:sz w:val="20"/>
          <w:szCs w:val="20"/>
          <w:lang w:val="en-GB" w:eastAsia="zh-CN"/>
        </w:rPr>
        <w:t>the PL offset associated with the indicated joint/UL TCI state for UL TRP in unified TCI framework is applied on the PDCCH-order PRACH transmission</w:t>
      </w:r>
      <w:r w:rsidRPr="00C951FD">
        <w:rPr>
          <w:rFonts w:ascii="Times New Roman" w:eastAsia="DengXian" w:hAnsi="Times New Roman" w:hint="eastAsia"/>
          <w:b/>
          <w:bCs/>
          <w:sz w:val="20"/>
          <w:szCs w:val="20"/>
          <w:lang w:val="en-GB" w:eastAsia="zh-CN"/>
        </w:rPr>
        <w:t>.</w:t>
      </w:r>
    </w:p>
    <w:p w14:paraId="7E8520F3" w14:textId="77777777" w:rsidR="00426588" w:rsidRPr="00C951FD" w:rsidRDefault="00426588" w:rsidP="00426588">
      <w:pPr>
        <w:pStyle w:val="ListParagraph"/>
        <w:numPr>
          <w:ilvl w:val="0"/>
          <w:numId w:val="24"/>
        </w:numPr>
        <w:jc w:val="both"/>
        <w:rPr>
          <w:rFonts w:eastAsia="DengXian"/>
          <w:b/>
          <w:bCs/>
          <w:lang w:val="en-GB" w:eastAsia="zh-CN"/>
        </w:rPr>
      </w:pPr>
      <w:r w:rsidRPr="00C951FD">
        <w:rPr>
          <w:rFonts w:ascii="Times New Roman" w:eastAsia="DengXian" w:hAnsi="Times New Roman" w:hint="eastAsia"/>
          <w:b/>
          <w:bCs/>
          <w:sz w:val="20"/>
          <w:szCs w:val="20"/>
          <w:lang w:val="en-GB" w:eastAsia="zh-CN"/>
        </w:rPr>
        <w:t>For UL mTRP, 1 bit in the</w:t>
      </w:r>
      <w:r w:rsidRPr="00C951FD">
        <w:rPr>
          <w:rFonts w:ascii="Times New Roman" w:eastAsia="DengXian" w:hAnsi="Times New Roman"/>
          <w:b/>
          <w:bCs/>
          <w:sz w:val="20"/>
          <w:szCs w:val="20"/>
          <w:lang w:val="en-GB" w:eastAsia="zh-CN"/>
        </w:rPr>
        <w:t xml:space="preserve"> PDCCH order DCI </w:t>
      </w:r>
      <w:r w:rsidRPr="00C951FD">
        <w:rPr>
          <w:rFonts w:ascii="Times New Roman" w:eastAsia="DengXian" w:hAnsi="Times New Roman" w:hint="eastAsia"/>
          <w:b/>
          <w:bCs/>
          <w:sz w:val="20"/>
          <w:szCs w:val="20"/>
          <w:lang w:val="en-GB" w:eastAsia="zh-CN"/>
        </w:rPr>
        <w:t>is used to select</w:t>
      </w:r>
      <w:r w:rsidRPr="00C951FD">
        <w:rPr>
          <w:rFonts w:ascii="Times New Roman" w:eastAsia="DengXian" w:hAnsi="Times New Roman"/>
          <w:b/>
          <w:bCs/>
          <w:sz w:val="20"/>
          <w:szCs w:val="20"/>
          <w:lang w:val="en-GB" w:eastAsia="zh-CN"/>
        </w:rPr>
        <w:t xml:space="preserve"> one </w:t>
      </w:r>
      <w:r w:rsidRPr="00C951FD">
        <w:rPr>
          <w:rFonts w:ascii="Times New Roman" w:eastAsia="DengXian" w:hAnsi="Times New Roman" w:hint="eastAsia"/>
          <w:b/>
          <w:bCs/>
          <w:sz w:val="20"/>
          <w:szCs w:val="20"/>
          <w:lang w:val="en-GB" w:eastAsia="zh-CN"/>
        </w:rPr>
        <w:t xml:space="preserve">of the </w:t>
      </w:r>
      <w:r w:rsidRPr="00C951FD">
        <w:rPr>
          <w:rFonts w:ascii="Times New Roman" w:eastAsia="DengXian" w:hAnsi="Times New Roman"/>
          <w:b/>
          <w:bCs/>
          <w:sz w:val="20"/>
          <w:szCs w:val="20"/>
          <w:lang w:val="en-GB" w:eastAsia="zh-CN"/>
        </w:rPr>
        <w:t>indicated</w:t>
      </w:r>
      <w:r w:rsidRPr="00C951FD">
        <w:rPr>
          <w:rFonts w:ascii="Times New Roman" w:eastAsia="DengXian" w:hAnsi="Times New Roman" w:hint="eastAsia"/>
          <w:b/>
          <w:bCs/>
          <w:sz w:val="20"/>
          <w:szCs w:val="20"/>
          <w:lang w:val="en-GB" w:eastAsia="zh-CN"/>
        </w:rPr>
        <w:t xml:space="preserve"> joint/UL </w:t>
      </w:r>
      <w:r w:rsidRPr="00C951FD">
        <w:rPr>
          <w:rFonts w:ascii="Times New Roman" w:eastAsia="DengXian" w:hAnsi="Times New Roman"/>
          <w:b/>
          <w:bCs/>
          <w:sz w:val="20"/>
          <w:szCs w:val="20"/>
          <w:lang w:val="en-GB" w:eastAsia="zh-CN"/>
        </w:rPr>
        <w:t>TCI state</w:t>
      </w:r>
      <w:r w:rsidRPr="00C951FD">
        <w:rPr>
          <w:rFonts w:ascii="Times New Roman" w:eastAsia="DengXian" w:hAnsi="Times New Roman" w:hint="eastAsia"/>
          <w:b/>
          <w:bCs/>
          <w:sz w:val="20"/>
          <w:szCs w:val="20"/>
          <w:lang w:val="en-GB" w:eastAsia="zh-CN"/>
        </w:rPr>
        <w:t>s</w:t>
      </w:r>
      <w:r w:rsidRPr="00C951FD">
        <w:rPr>
          <w:rFonts w:ascii="Times New Roman" w:eastAsia="DengXian" w:hAnsi="Times New Roman"/>
          <w:b/>
          <w:bCs/>
          <w:sz w:val="20"/>
          <w:szCs w:val="20"/>
          <w:lang w:val="en-GB" w:eastAsia="zh-CN"/>
        </w:rPr>
        <w:t xml:space="preserve"> </w:t>
      </w:r>
      <w:r w:rsidRPr="00C951FD">
        <w:rPr>
          <w:rFonts w:ascii="Times New Roman" w:eastAsia="DengXian" w:hAnsi="Times New Roman" w:hint="eastAsia"/>
          <w:b/>
          <w:bCs/>
          <w:sz w:val="20"/>
          <w:szCs w:val="20"/>
          <w:lang w:val="en-GB" w:eastAsia="zh-CN"/>
        </w:rPr>
        <w:t>for UL TRP and the PL offset associated with the selected joint/UL TCI state is applied on the PDCCH-order PRACH transmission.</w:t>
      </w:r>
    </w:p>
    <w:p w14:paraId="544E0037" w14:textId="77777777" w:rsidR="00426588" w:rsidRDefault="00426588" w:rsidP="00426588">
      <w:pPr>
        <w:jc w:val="both"/>
        <w:rPr>
          <w:rFonts w:eastAsia="DengXian"/>
          <w:b/>
          <w:bCs/>
          <w:u w:val="single"/>
          <w:lang w:val="en-GB" w:eastAsia="zh-CN"/>
        </w:rPr>
      </w:pPr>
    </w:p>
    <w:p w14:paraId="4F6B1439" w14:textId="77777777" w:rsidR="00426588" w:rsidRPr="00C951FD" w:rsidRDefault="00426588" w:rsidP="00426588">
      <w:pPr>
        <w:jc w:val="both"/>
        <w:rPr>
          <w:rFonts w:eastAsia="DengXian"/>
          <w:b/>
          <w:bCs/>
          <w:lang w:val="en-GB" w:eastAsia="zh-CN"/>
        </w:rPr>
      </w:pPr>
      <w:r w:rsidRPr="00C951FD">
        <w:rPr>
          <w:rFonts w:eastAsia="DengXian" w:hint="eastAsia"/>
          <w:b/>
          <w:bCs/>
          <w:u w:val="single"/>
          <w:lang w:val="en-GB" w:eastAsia="zh-CN"/>
        </w:rPr>
        <w:t>Proposal 12:</w:t>
      </w:r>
      <w:r w:rsidRPr="00C951FD">
        <w:rPr>
          <w:rFonts w:eastAsia="DengXian" w:hint="eastAsia"/>
          <w:b/>
          <w:bCs/>
          <w:lang w:val="en-GB" w:eastAsia="zh-CN"/>
        </w:rPr>
        <w:t xml:space="preserve"> To provide guidance for the Tx beam determination for PDCCH-order PRACH transmission for FR2, support the following:</w:t>
      </w:r>
    </w:p>
    <w:p w14:paraId="59F3AB2B" w14:textId="77777777" w:rsidR="00426588" w:rsidRPr="00C951FD" w:rsidRDefault="00426588" w:rsidP="00426588">
      <w:pPr>
        <w:pStyle w:val="ListParagraph"/>
        <w:numPr>
          <w:ilvl w:val="0"/>
          <w:numId w:val="25"/>
        </w:numPr>
        <w:jc w:val="both"/>
        <w:rPr>
          <w:rFonts w:ascii="Times New Roman" w:eastAsia="DengXian" w:hAnsi="Times New Roman"/>
          <w:b/>
          <w:bCs/>
          <w:sz w:val="20"/>
          <w:szCs w:val="20"/>
          <w:lang w:val="en-GB" w:eastAsia="zh-CN"/>
        </w:rPr>
      </w:pPr>
      <w:r w:rsidRPr="00C951FD">
        <w:rPr>
          <w:rFonts w:ascii="Times New Roman" w:eastAsia="DengXian" w:hAnsi="Times New Roman"/>
          <w:b/>
          <w:bCs/>
          <w:sz w:val="20"/>
          <w:szCs w:val="20"/>
          <w:lang w:val="en-GB" w:eastAsia="zh-CN"/>
        </w:rPr>
        <w:t xml:space="preserve">For UL sTRP, </w:t>
      </w:r>
      <w:r w:rsidRPr="00C951FD">
        <w:rPr>
          <w:rFonts w:ascii="Times New Roman" w:eastAsia="DengXian" w:hAnsi="Times New Roman" w:hint="eastAsia"/>
          <w:b/>
          <w:bCs/>
          <w:sz w:val="20"/>
          <w:szCs w:val="20"/>
          <w:lang w:val="en-GB" w:eastAsia="zh-CN"/>
        </w:rPr>
        <w:t>the Tx beam for PDCCH-order PRACH is based on the SRS associated with the indicated UL TCI state;</w:t>
      </w:r>
    </w:p>
    <w:p w14:paraId="73FA7001" w14:textId="77777777" w:rsidR="00426588" w:rsidRPr="00C951FD" w:rsidRDefault="00426588" w:rsidP="00426588">
      <w:pPr>
        <w:pStyle w:val="ListParagraph"/>
        <w:numPr>
          <w:ilvl w:val="0"/>
          <w:numId w:val="25"/>
        </w:numPr>
        <w:jc w:val="both"/>
        <w:rPr>
          <w:rFonts w:eastAsia="DengXian"/>
          <w:b/>
          <w:bCs/>
          <w:lang w:val="en-GB" w:eastAsia="zh-CN"/>
        </w:rPr>
      </w:pPr>
      <w:r w:rsidRPr="00C951FD">
        <w:rPr>
          <w:rFonts w:ascii="Times New Roman" w:eastAsia="DengXian" w:hAnsi="Times New Roman" w:hint="eastAsia"/>
          <w:b/>
          <w:bCs/>
          <w:sz w:val="20"/>
          <w:szCs w:val="20"/>
          <w:lang w:val="en-GB" w:eastAsia="zh-CN"/>
        </w:rPr>
        <w:t>For UL mTRP, 1 bit in the</w:t>
      </w:r>
      <w:r w:rsidRPr="00C951FD">
        <w:rPr>
          <w:rFonts w:ascii="Times New Roman" w:eastAsia="DengXian" w:hAnsi="Times New Roman"/>
          <w:b/>
          <w:bCs/>
          <w:sz w:val="20"/>
          <w:szCs w:val="20"/>
          <w:lang w:val="en-GB" w:eastAsia="zh-CN"/>
        </w:rPr>
        <w:t xml:space="preserve"> PDCCH order DCI </w:t>
      </w:r>
      <w:r w:rsidRPr="00C951FD">
        <w:rPr>
          <w:rFonts w:ascii="Times New Roman" w:eastAsia="DengXian" w:hAnsi="Times New Roman" w:hint="eastAsia"/>
          <w:b/>
          <w:bCs/>
          <w:sz w:val="20"/>
          <w:szCs w:val="20"/>
          <w:lang w:val="en-GB" w:eastAsia="zh-CN"/>
        </w:rPr>
        <w:t>is used to select</w:t>
      </w:r>
      <w:r w:rsidRPr="00C951FD">
        <w:rPr>
          <w:rFonts w:ascii="Times New Roman" w:eastAsia="DengXian" w:hAnsi="Times New Roman"/>
          <w:b/>
          <w:bCs/>
          <w:sz w:val="20"/>
          <w:szCs w:val="20"/>
          <w:lang w:val="en-GB" w:eastAsia="zh-CN"/>
        </w:rPr>
        <w:t xml:space="preserve"> one </w:t>
      </w:r>
      <w:r w:rsidRPr="00C951FD">
        <w:rPr>
          <w:rFonts w:ascii="Times New Roman" w:eastAsia="DengXian" w:hAnsi="Times New Roman" w:hint="eastAsia"/>
          <w:b/>
          <w:bCs/>
          <w:sz w:val="20"/>
          <w:szCs w:val="20"/>
          <w:lang w:val="en-GB" w:eastAsia="zh-CN"/>
        </w:rPr>
        <w:t xml:space="preserve">of the </w:t>
      </w:r>
      <w:r w:rsidRPr="00C951FD">
        <w:rPr>
          <w:rFonts w:ascii="Times New Roman" w:eastAsia="DengXian" w:hAnsi="Times New Roman"/>
          <w:b/>
          <w:bCs/>
          <w:sz w:val="20"/>
          <w:szCs w:val="20"/>
          <w:lang w:val="en-GB" w:eastAsia="zh-CN"/>
        </w:rPr>
        <w:t>indicated</w:t>
      </w:r>
      <w:r w:rsidRPr="00C951FD">
        <w:rPr>
          <w:rFonts w:ascii="Times New Roman" w:eastAsia="DengXian" w:hAnsi="Times New Roman" w:hint="eastAsia"/>
          <w:b/>
          <w:bCs/>
          <w:sz w:val="20"/>
          <w:szCs w:val="20"/>
          <w:lang w:val="en-GB" w:eastAsia="zh-CN"/>
        </w:rPr>
        <w:t xml:space="preserve"> UL </w:t>
      </w:r>
      <w:r w:rsidRPr="00C951FD">
        <w:rPr>
          <w:rFonts w:ascii="Times New Roman" w:eastAsia="DengXian" w:hAnsi="Times New Roman"/>
          <w:b/>
          <w:bCs/>
          <w:sz w:val="20"/>
          <w:szCs w:val="20"/>
          <w:lang w:val="en-GB" w:eastAsia="zh-CN"/>
        </w:rPr>
        <w:t>TCI state</w:t>
      </w:r>
      <w:r w:rsidRPr="00C951FD">
        <w:rPr>
          <w:rFonts w:ascii="Times New Roman" w:eastAsia="DengXian" w:hAnsi="Times New Roman" w:hint="eastAsia"/>
          <w:b/>
          <w:bCs/>
          <w:sz w:val="20"/>
          <w:szCs w:val="20"/>
          <w:lang w:val="en-GB" w:eastAsia="zh-CN"/>
        </w:rPr>
        <w:t>s</w:t>
      </w:r>
      <w:r w:rsidRPr="00C951FD">
        <w:rPr>
          <w:rFonts w:ascii="Times New Roman" w:eastAsia="DengXian" w:hAnsi="Times New Roman"/>
          <w:b/>
          <w:bCs/>
          <w:sz w:val="20"/>
          <w:szCs w:val="20"/>
          <w:lang w:val="en-GB" w:eastAsia="zh-CN"/>
        </w:rPr>
        <w:t xml:space="preserve"> </w:t>
      </w:r>
      <w:r w:rsidRPr="00C951FD">
        <w:rPr>
          <w:rFonts w:ascii="Times New Roman" w:eastAsia="DengXian" w:hAnsi="Times New Roman" w:hint="eastAsia"/>
          <w:b/>
          <w:bCs/>
          <w:sz w:val="20"/>
          <w:szCs w:val="20"/>
          <w:lang w:val="en-GB" w:eastAsia="zh-CN"/>
        </w:rPr>
        <w:t>for UL TRP and the Tx beam for PDCCH-order PRACH is based on the SRS associated with the selected UL TCI state.</w:t>
      </w:r>
    </w:p>
    <w:p w14:paraId="69A7B8F7" w14:textId="77777777" w:rsidR="00426588" w:rsidRDefault="00426588" w:rsidP="00426588">
      <w:pPr>
        <w:rPr>
          <w:b/>
          <w:bCs/>
          <w:u w:val="single"/>
          <w:lang w:eastAsia="zh-CN"/>
        </w:rPr>
      </w:pPr>
    </w:p>
    <w:p w14:paraId="626FDD6E" w14:textId="77777777" w:rsidR="00426588" w:rsidRPr="00C951FD" w:rsidRDefault="00426588" w:rsidP="00426588">
      <w:pPr>
        <w:rPr>
          <w:b/>
          <w:bCs/>
          <w:lang w:eastAsia="zh-CN"/>
        </w:rPr>
      </w:pPr>
      <w:r w:rsidRPr="00C951FD">
        <w:rPr>
          <w:b/>
          <w:bCs/>
          <w:u w:val="single"/>
          <w:lang w:eastAsia="zh-CN"/>
        </w:rPr>
        <w:t>Proposal 1</w:t>
      </w:r>
      <w:r w:rsidRPr="00C951FD">
        <w:rPr>
          <w:rFonts w:hint="eastAsia"/>
          <w:b/>
          <w:bCs/>
          <w:u w:val="single"/>
          <w:lang w:eastAsia="zh-CN"/>
        </w:rPr>
        <w:t>3</w:t>
      </w:r>
      <w:r w:rsidRPr="00C951FD">
        <w:rPr>
          <w:b/>
          <w:bCs/>
          <w:u w:val="single"/>
          <w:lang w:eastAsia="zh-CN"/>
        </w:rPr>
        <w:t>:</w:t>
      </w:r>
      <w:r w:rsidRPr="00C951FD">
        <w:rPr>
          <w:b/>
          <w:bCs/>
          <w:lang w:eastAsia="zh-CN"/>
        </w:rPr>
        <w:t xml:space="preserve"> </w:t>
      </w:r>
      <w:r w:rsidRPr="00C951FD">
        <w:rPr>
          <w:rFonts w:hint="eastAsia"/>
          <w:b/>
          <w:bCs/>
          <w:lang w:eastAsia="zh-CN"/>
        </w:rPr>
        <w:t xml:space="preserve">Study mechanism for distinguishing whether the PDCCH ordered PRACH is transmitted to DL TRP or UL TRP. </w:t>
      </w: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76A0861C" w14:textId="11684A98" w:rsidR="002626EA" w:rsidRPr="00AA705F" w:rsidRDefault="00E41B55" w:rsidP="00E41B55">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5" w:name="_Ref450583331"/>
      <w:bookmarkEnd w:id="5"/>
      <w:r w:rsidRPr="00E41B55">
        <w:rPr>
          <w:rFonts w:asciiTheme="majorBidi" w:eastAsia="Calibri" w:hAnsiTheme="majorBidi" w:cstheme="majorBidi"/>
          <w:b/>
          <w:bCs/>
          <w:sz w:val="22"/>
          <w:szCs w:val="22"/>
        </w:rPr>
        <w:t>RP-</w:t>
      </w:r>
      <w:r w:rsidR="006C4508">
        <w:rPr>
          <w:rFonts w:asciiTheme="majorBidi" w:eastAsia="Calibri" w:hAnsiTheme="majorBidi" w:cstheme="majorBidi"/>
          <w:b/>
          <w:bCs/>
          <w:sz w:val="22"/>
          <w:szCs w:val="22"/>
        </w:rPr>
        <w:t>234007</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 xml:space="preserve">New WID: </w:t>
      </w:r>
      <w:r w:rsidR="006C4508">
        <w:rPr>
          <w:rFonts w:asciiTheme="majorBidi" w:eastAsia="Calibri" w:hAnsiTheme="majorBidi" w:cstheme="majorBidi"/>
          <w:b/>
          <w:bCs/>
          <w:sz w:val="22"/>
          <w:szCs w:val="22"/>
        </w:rPr>
        <w:t>NR MIMO Phase 5</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9A5F5C">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0A02A" w14:textId="77777777" w:rsidR="003C1718" w:rsidRDefault="003C1718">
      <w:r>
        <w:separator/>
      </w:r>
    </w:p>
  </w:endnote>
  <w:endnote w:type="continuationSeparator" w:id="0">
    <w:p w14:paraId="5EEA5B3B" w14:textId="77777777" w:rsidR="003C1718" w:rsidRDefault="003C1718">
      <w:r>
        <w:continuationSeparator/>
      </w:r>
    </w:p>
  </w:endnote>
  <w:endnote w:type="continuationNotice" w:id="1">
    <w:p w14:paraId="1B4C6525" w14:textId="77777777" w:rsidR="003C1718" w:rsidRDefault="003C1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41A25" w14:textId="77777777" w:rsidR="003C1718" w:rsidRDefault="003C1718">
      <w:r>
        <w:separator/>
      </w:r>
    </w:p>
  </w:footnote>
  <w:footnote w:type="continuationSeparator" w:id="0">
    <w:p w14:paraId="3D212AE0" w14:textId="77777777" w:rsidR="003C1718" w:rsidRDefault="003C1718">
      <w:r>
        <w:continuationSeparator/>
      </w:r>
    </w:p>
  </w:footnote>
  <w:footnote w:type="continuationNotice" w:id="1">
    <w:p w14:paraId="2DCC2094" w14:textId="77777777" w:rsidR="003C1718" w:rsidRDefault="003C1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2B5A97"/>
    <w:multiLevelType w:val="hybridMultilevel"/>
    <w:tmpl w:val="1A9ACF74"/>
    <w:lvl w:ilvl="0" w:tplc="3C8AF87A">
      <w:start w:val="1"/>
      <w:numFmt w:val="bullet"/>
      <w:lvlText w:val=""/>
      <w:lvlJc w:val="left"/>
      <w:pPr>
        <w:tabs>
          <w:tab w:val="num" w:pos="720"/>
        </w:tabs>
        <w:ind w:left="720" w:hanging="360"/>
      </w:pPr>
      <w:rPr>
        <w:rFonts w:ascii="Symbol" w:hAnsi="Symbol" w:hint="default"/>
      </w:rPr>
    </w:lvl>
    <w:lvl w:ilvl="1" w:tplc="07DAA852">
      <w:numFmt w:val="bullet"/>
      <w:lvlText w:val=""/>
      <w:lvlJc w:val="left"/>
      <w:pPr>
        <w:tabs>
          <w:tab w:val="num" w:pos="1440"/>
        </w:tabs>
        <w:ind w:left="1440" w:hanging="360"/>
      </w:pPr>
      <w:rPr>
        <w:rFonts w:ascii="Symbol" w:hAnsi="Symbol" w:hint="default"/>
      </w:rPr>
    </w:lvl>
    <w:lvl w:ilvl="2" w:tplc="E10AD556">
      <w:numFmt w:val="bullet"/>
      <w:lvlText w:val="o"/>
      <w:lvlJc w:val="left"/>
      <w:pPr>
        <w:tabs>
          <w:tab w:val="num" w:pos="2160"/>
        </w:tabs>
        <w:ind w:left="2160" w:hanging="360"/>
      </w:pPr>
      <w:rPr>
        <w:rFonts w:ascii="Courier New" w:hAnsi="Courier New" w:hint="default"/>
      </w:rPr>
    </w:lvl>
    <w:lvl w:ilvl="3" w:tplc="D56AC86E" w:tentative="1">
      <w:start w:val="1"/>
      <w:numFmt w:val="bullet"/>
      <w:lvlText w:val=""/>
      <w:lvlJc w:val="left"/>
      <w:pPr>
        <w:tabs>
          <w:tab w:val="num" w:pos="2880"/>
        </w:tabs>
        <w:ind w:left="2880" w:hanging="360"/>
      </w:pPr>
      <w:rPr>
        <w:rFonts w:ascii="Symbol" w:hAnsi="Symbol" w:hint="default"/>
      </w:rPr>
    </w:lvl>
    <w:lvl w:ilvl="4" w:tplc="D994AFF8" w:tentative="1">
      <w:start w:val="1"/>
      <w:numFmt w:val="bullet"/>
      <w:lvlText w:val=""/>
      <w:lvlJc w:val="left"/>
      <w:pPr>
        <w:tabs>
          <w:tab w:val="num" w:pos="3600"/>
        </w:tabs>
        <w:ind w:left="3600" w:hanging="360"/>
      </w:pPr>
      <w:rPr>
        <w:rFonts w:ascii="Symbol" w:hAnsi="Symbol" w:hint="default"/>
      </w:rPr>
    </w:lvl>
    <w:lvl w:ilvl="5" w:tplc="2BD033C4" w:tentative="1">
      <w:start w:val="1"/>
      <w:numFmt w:val="bullet"/>
      <w:lvlText w:val=""/>
      <w:lvlJc w:val="left"/>
      <w:pPr>
        <w:tabs>
          <w:tab w:val="num" w:pos="4320"/>
        </w:tabs>
        <w:ind w:left="4320" w:hanging="360"/>
      </w:pPr>
      <w:rPr>
        <w:rFonts w:ascii="Symbol" w:hAnsi="Symbol" w:hint="default"/>
      </w:rPr>
    </w:lvl>
    <w:lvl w:ilvl="6" w:tplc="7676E75A" w:tentative="1">
      <w:start w:val="1"/>
      <w:numFmt w:val="bullet"/>
      <w:lvlText w:val=""/>
      <w:lvlJc w:val="left"/>
      <w:pPr>
        <w:tabs>
          <w:tab w:val="num" w:pos="5040"/>
        </w:tabs>
        <w:ind w:left="5040" w:hanging="360"/>
      </w:pPr>
      <w:rPr>
        <w:rFonts w:ascii="Symbol" w:hAnsi="Symbol" w:hint="default"/>
      </w:rPr>
    </w:lvl>
    <w:lvl w:ilvl="7" w:tplc="155A6DBE" w:tentative="1">
      <w:start w:val="1"/>
      <w:numFmt w:val="bullet"/>
      <w:lvlText w:val=""/>
      <w:lvlJc w:val="left"/>
      <w:pPr>
        <w:tabs>
          <w:tab w:val="num" w:pos="5760"/>
        </w:tabs>
        <w:ind w:left="5760" w:hanging="360"/>
      </w:pPr>
      <w:rPr>
        <w:rFonts w:ascii="Symbol" w:hAnsi="Symbol" w:hint="default"/>
      </w:rPr>
    </w:lvl>
    <w:lvl w:ilvl="8" w:tplc="77EE42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B95CB3"/>
    <w:multiLevelType w:val="hybridMultilevel"/>
    <w:tmpl w:val="EC76F68A"/>
    <w:lvl w:ilvl="0" w:tplc="BA42129A">
      <w:start w:val="1"/>
      <w:numFmt w:val="bullet"/>
      <w:lvlText w:val=""/>
      <w:lvlJc w:val="left"/>
      <w:pPr>
        <w:tabs>
          <w:tab w:val="num" w:pos="720"/>
        </w:tabs>
        <w:ind w:left="720" w:hanging="360"/>
      </w:pPr>
      <w:rPr>
        <w:rFonts w:ascii="Symbol" w:hAnsi="Symbol" w:hint="default"/>
      </w:rPr>
    </w:lvl>
    <w:lvl w:ilvl="1" w:tplc="015ED7CC">
      <w:numFmt w:val="bullet"/>
      <w:lvlText w:val=""/>
      <w:lvlJc w:val="left"/>
      <w:pPr>
        <w:tabs>
          <w:tab w:val="num" w:pos="1440"/>
        </w:tabs>
        <w:ind w:left="1440" w:hanging="360"/>
      </w:pPr>
      <w:rPr>
        <w:rFonts w:ascii="Symbol" w:hAnsi="Symbol" w:hint="default"/>
      </w:rPr>
    </w:lvl>
    <w:lvl w:ilvl="2" w:tplc="2B78F79A">
      <w:numFmt w:val="bullet"/>
      <w:lvlText w:val="o"/>
      <w:lvlJc w:val="left"/>
      <w:pPr>
        <w:tabs>
          <w:tab w:val="num" w:pos="2160"/>
        </w:tabs>
        <w:ind w:left="2160" w:hanging="360"/>
      </w:pPr>
      <w:rPr>
        <w:rFonts w:ascii="Courier New" w:hAnsi="Courier New" w:hint="default"/>
      </w:rPr>
    </w:lvl>
    <w:lvl w:ilvl="3" w:tplc="85B26E3C" w:tentative="1">
      <w:start w:val="1"/>
      <w:numFmt w:val="bullet"/>
      <w:lvlText w:val=""/>
      <w:lvlJc w:val="left"/>
      <w:pPr>
        <w:tabs>
          <w:tab w:val="num" w:pos="2880"/>
        </w:tabs>
        <w:ind w:left="2880" w:hanging="360"/>
      </w:pPr>
      <w:rPr>
        <w:rFonts w:ascii="Symbol" w:hAnsi="Symbol" w:hint="default"/>
      </w:rPr>
    </w:lvl>
    <w:lvl w:ilvl="4" w:tplc="4D0E6C7A" w:tentative="1">
      <w:start w:val="1"/>
      <w:numFmt w:val="bullet"/>
      <w:lvlText w:val=""/>
      <w:lvlJc w:val="left"/>
      <w:pPr>
        <w:tabs>
          <w:tab w:val="num" w:pos="3600"/>
        </w:tabs>
        <w:ind w:left="3600" w:hanging="360"/>
      </w:pPr>
      <w:rPr>
        <w:rFonts w:ascii="Symbol" w:hAnsi="Symbol" w:hint="default"/>
      </w:rPr>
    </w:lvl>
    <w:lvl w:ilvl="5" w:tplc="DC5E9FE2" w:tentative="1">
      <w:start w:val="1"/>
      <w:numFmt w:val="bullet"/>
      <w:lvlText w:val=""/>
      <w:lvlJc w:val="left"/>
      <w:pPr>
        <w:tabs>
          <w:tab w:val="num" w:pos="4320"/>
        </w:tabs>
        <w:ind w:left="4320" w:hanging="360"/>
      </w:pPr>
      <w:rPr>
        <w:rFonts w:ascii="Symbol" w:hAnsi="Symbol" w:hint="default"/>
      </w:rPr>
    </w:lvl>
    <w:lvl w:ilvl="6" w:tplc="33CA3860" w:tentative="1">
      <w:start w:val="1"/>
      <w:numFmt w:val="bullet"/>
      <w:lvlText w:val=""/>
      <w:lvlJc w:val="left"/>
      <w:pPr>
        <w:tabs>
          <w:tab w:val="num" w:pos="5040"/>
        </w:tabs>
        <w:ind w:left="5040" w:hanging="360"/>
      </w:pPr>
      <w:rPr>
        <w:rFonts w:ascii="Symbol" w:hAnsi="Symbol" w:hint="default"/>
      </w:rPr>
    </w:lvl>
    <w:lvl w:ilvl="7" w:tplc="2150422C" w:tentative="1">
      <w:start w:val="1"/>
      <w:numFmt w:val="bullet"/>
      <w:lvlText w:val=""/>
      <w:lvlJc w:val="left"/>
      <w:pPr>
        <w:tabs>
          <w:tab w:val="num" w:pos="5760"/>
        </w:tabs>
        <w:ind w:left="5760" w:hanging="360"/>
      </w:pPr>
      <w:rPr>
        <w:rFonts w:ascii="Symbol" w:hAnsi="Symbol" w:hint="default"/>
      </w:rPr>
    </w:lvl>
    <w:lvl w:ilvl="8" w:tplc="260AA6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F3062"/>
    <w:multiLevelType w:val="hybridMultilevel"/>
    <w:tmpl w:val="AE7E921E"/>
    <w:lvl w:ilvl="0" w:tplc="05586DA2">
      <w:start w:val="1"/>
      <w:numFmt w:val="bullet"/>
      <w:lvlText w:val=""/>
      <w:lvlJc w:val="left"/>
      <w:pPr>
        <w:tabs>
          <w:tab w:val="num" w:pos="720"/>
        </w:tabs>
        <w:ind w:left="720" w:hanging="360"/>
      </w:pPr>
      <w:rPr>
        <w:rFonts w:ascii="Symbol" w:hAnsi="Symbol" w:hint="default"/>
      </w:rPr>
    </w:lvl>
    <w:lvl w:ilvl="1" w:tplc="813E9EAE">
      <w:numFmt w:val="bullet"/>
      <w:lvlText w:val=""/>
      <w:lvlJc w:val="left"/>
      <w:pPr>
        <w:tabs>
          <w:tab w:val="num" w:pos="1440"/>
        </w:tabs>
        <w:ind w:left="1440" w:hanging="360"/>
      </w:pPr>
      <w:rPr>
        <w:rFonts w:ascii="Symbol" w:hAnsi="Symbol" w:hint="default"/>
      </w:rPr>
    </w:lvl>
    <w:lvl w:ilvl="2" w:tplc="EA6CCAB0" w:tentative="1">
      <w:start w:val="1"/>
      <w:numFmt w:val="bullet"/>
      <w:lvlText w:val=""/>
      <w:lvlJc w:val="left"/>
      <w:pPr>
        <w:tabs>
          <w:tab w:val="num" w:pos="2160"/>
        </w:tabs>
        <w:ind w:left="2160" w:hanging="360"/>
      </w:pPr>
      <w:rPr>
        <w:rFonts w:ascii="Symbol" w:hAnsi="Symbol" w:hint="default"/>
      </w:rPr>
    </w:lvl>
    <w:lvl w:ilvl="3" w:tplc="448C0DFE" w:tentative="1">
      <w:start w:val="1"/>
      <w:numFmt w:val="bullet"/>
      <w:lvlText w:val=""/>
      <w:lvlJc w:val="left"/>
      <w:pPr>
        <w:tabs>
          <w:tab w:val="num" w:pos="2880"/>
        </w:tabs>
        <w:ind w:left="2880" w:hanging="360"/>
      </w:pPr>
      <w:rPr>
        <w:rFonts w:ascii="Symbol" w:hAnsi="Symbol" w:hint="default"/>
      </w:rPr>
    </w:lvl>
    <w:lvl w:ilvl="4" w:tplc="4D726F08" w:tentative="1">
      <w:start w:val="1"/>
      <w:numFmt w:val="bullet"/>
      <w:lvlText w:val=""/>
      <w:lvlJc w:val="left"/>
      <w:pPr>
        <w:tabs>
          <w:tab w:val="num" w:pos="3600"/>
        </w:tabs>
        <w:ind w:left="3600" w:hanging="360"/>
      </w:pPr>
      <w:rPr>
        <w:rFonts w:ascii="Symbol" w:hAnsi="Symbol" w:hint="default"/>
      </w:rPr>
    </w:lvl>
    <w:lvl w:ilvl="5" w:tplc="E51028CC" w:tentative="1">
      <w:start w:val="1"/>
      <w:numFmt w:val="bullet"/>
      <w:lvlText w:val=""/>
      <w:lvlJc w:val="left"/>
      <w:pPr>
        <w:tabs>
          <w:tab w:val="num" w:pos="4320"/>
        </w:tabs>
        <w:ind w:left="4320" w:hanging="360"/>
      </w:pPr>
      <w:rPr>
        <w:rFonts w:ascii="Symbol" w:hAnsi="Symbol" w:hint="default"/>
      </w:rPr>
    </w:lvl>
    <w:lvl w:ilvl="6" w:tplc="985C6C08" w:tentative="1">
      <w:start w:val="1"/>
      <w:numFmt w:val="bullet"/>
      <w:lvlText w:val=""/>
      <w:lvlJc w:val="left"/>
      <w:pPr>
        <w:tabs>
          <w:tab w:val="num" w:pos="5040"/>
        </w:tabs>
        <w:ind w:left="5040" w:hanging="360"/>
      </w:pPr>
      <w:rPr>
        <w:rFonts w:ascii="Symbol" w:hAnsi="Symbol" w:hint="default"/>
      </w:rPr>
    </w:lvl>
    <w:lvl w:ilvl="7" w:tplc="E75A03E4" w:tentative="1">
      <w:start w:val="1"/>
      <w:numFmt w:val="bullet"/>
      <w:lvlText w:val=""/>
      <w:lvlJc w:val="left"/>
      <w:pPr>
        <w:tabs>
          <w:tab w:val="num" w:pos="5760"/>
        </w:tabs>
        <w:ind w:left="5760" w:hanging="360"/>
      </w:pPr>
      <w:rPr>
        <w:rFonts w:ascii="Symbol" w:hAnsi="Symbol" w:hint="default"/>
      </w:rPr>
    </w:lvl>
    <w:lvl w:ilvl="8" w:tplc="BE0A10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7A5FAA"/>
    <w:multiLevelType w:val="hybridMultilevel"/>
    <w:tmpl w:val="AAD40E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54B49"/>
    <w:multiLevelType w:val="hybridMultilevel"/>
    <w:tmpl w:val="A5F89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C0263"/>
    <w:multiLevelType w:val="hybridMultilevel"/>
    <w:tmpl w:val="7526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786B"/>
    <w:multiLevelType w:val="hybridMultilevel"/>
    <w:tmpl w:val="F1AE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D371DC"/>
    <w:multiLevelType w:val="hybridMultilevel"/>
    <w:tmpl w:val="B62C60F0"/>
    <w:lvl w:ilvl="0" w:tplc="46A0B9EC">
      <w:start w:val="1"/>
      <w:numFmt w:val="bullet"/>
      <w:lvlText w:val=""/>
      <w:lvlJc w:val="left"/>
      <w:pPr>
        <w:tabs>
          <w:tab w:val="num" w:pos="720"/>
        </w:tabs>
        <w:ind w:left="720" w:hanging="360"/>
      </w:pPr>
      <w:rPr>
        <w:rFonts w:ascii="Symbol" w:hAnsi="Symbol" w:hint="default"/>
      </w:rPr>
    </w:lvl>
    <w:lvl w:ilvl="1" w:tplc="2B6E6396">
      <w:numFmt w:val="bullet"/>
      <w:lvlText w:val=""/>
      <w:lvlJc w:val="left"/>
      <w:pPr>
        <w:tabs>
          <w:tab w:val="num" w:pos="1440"/>
        </w:tabs>
        <w:ind w:left="1440" w:hanging="360"/>
      </w:pPr>
      <w:rPr>
        <w:rFonts w:ascii="Symbol" w:hAnsi="Symbol" w:hint="default"/>
      </w:rPr>
    </w:lvl>
    <w:lvl w:ilvl="2" w:tplc="0846B69C" w:tentative="1">
      <w:start w:val="1"/>
      <w:numFmt w:val="bullet"/>
      <w:lvlText w:val=""/>
      <w:lvlJc w:val="left"/>
      <w:pPr>
        <w:tabs>
          <w:tab w:val="num" w:pos="2160"/>
        </w:tabs>
        <w:ind w:left="2160" w:hanging="360"/>
      </w:pPr>
      <w:rPr>
        <w:rFonts w:ascii="Symbol" w:hAnsi="Symbol" w:hint="default"/>
      </w:rPr>
    </w:lvl>
    <w:lvl w:ilvl="3" w:tplc="362A3E3A" w:tentative="1">
      <w:start w:val="1"/>
      <w:numFmt w:val="bullet"/>
      <w:lvlText w:val=""/>
      <w:lvlJc w:val="left"/>
      <w:pPr>
        <w:tabs>
          <w:tab w:val="num" w:pos="2880"/>
        </w:tabs>
        <w:ind w:left="2880" w:hanging="360"/>
      </w:pPr>
      <w:rPr>
        <w:rFonts w:ascii="Symbol" w:hAnsi="Symbol" w:hint="default"/>
      </w:rPr>
    </w:lvl>
    <w:lvl w:ilvl="4" w:tplc="9BE4F54E" w:tentative="1">
      <w:start w:val="1"/>
      <w:numFmt w:val="bullet"/>
      <w:lvlText w:val=""/>
      <w:lvlJc w:val="left"/>
      <w:pPr>
        <w:tabs>
          <w:tab w:val="num" w:pos="3600"/>
        </w:tabs>
        <w:ind w:left="3600" w:hanging="360"/>
      </w:pPr>
      <w:rPr>
        <w:rFonts w:ascii="Symbol" w:hAnsi="Symbol" w:hint="default"/>
      </w:rPr>
    </w:lvl>
    <w:lvl w:ilvl="5" w:tplc="324024BA" w:tentative="1">
      <w:start w:val="1"/>
      <w:numFmt w:val="bullet"/>
      <w:lvlText w:val=""/>
      <w:lvlJc w:val="left"/>
      <w:pPr>
        <w:tabs>
          <w:tab w:val="num" w:pos="4320"/>
        </w:tabs>
        <w:ind w:left="4320" w:hanging="360"/>
      </w:pPr>
      <w:rPr>
        <w:rFonts w:ascii="Symbol" w:hAnsi="Symbol" w:hint="default"/>
      </w:rPr>
    </w:lvl>
    <w:lvl w:ilvl="6" w:tplc="56AA3C1A" w:tentative="1">
      <w:start w:val="1"/>
      <w:numFmt w:val="bullet"/>
      <w:lvlText w:val=""/>
      <w:lvlJc w:val="left"/>
      <w:pPr>
        <w:tabs>
          <w:tab w:val="num" w:pos="5040"/>
        </w:tabs>
        <w:ind w:left="5040" w:hanging="360"/>
      </w:pPr>
      <w:rPr>
        <w:rFonts w:ascii="Symbol" w:hAnsi="Symbol" w:hint="default"/>
      </w:rPr>
    </w:lvl>
    <w:lvl w:ilvl="7" w:tplc="0BA89866" w:tentative="1">
      <w:start w:val="1"/>
      <w:numFmt w:val="bullet"/>
      <w:lvlText w:val=""/>
      <w:lvlJc w:val="left"/>
      <w:pPr>
        <w:tabs>
          <w:tab w:val="num" w:pos="5760"/>
        </w:tabs>
        <w:ind w:left="5760" w:hanging="360"/>
      </w:pPr>
      <w:rPr>
        <w:rFonts w:ascii="Symbol" w:hAnsi="Symbol" w:hint="default"/>
      </w:rPr>
    </w:lvl>
    <w:lvl w:ilvl="8" w:tplc="1480BB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C61B26"/>
    <w:multiLevelType w:val="hybridMultilevel"/>
    <w:tmpl w:val="72B6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B87C69"/>
    <w:multiLevelType w:val="hybridMultilevel"/>
    <w:tmpl w:val="5C745B26"/>
    <w:lvl w:ilvl="0" w:tplc="394A5A06">
      <w:start w:val="1"/>
      <w:numFmt w:val="bullet"/>
      <w:lvlText w:val=""/>
      <w:lvlJc w:val="left"/>
      <w:pPr>
        <w:tabs>
          <w:tab w:val="num" w:pos="720"/>
        </w:tabs>
        <w:ind w:left="720" w:hanging="360"/>
      </w:pPr>
      <w:rPr>
        <w:rFonts w:ascii="Symbol" w:hAnsi="Symbol" w:hint="default"/>
      </w:rPr>
    </w:lvl>
    <w:lvl w:ilvl="1" w:tplc="F2BA6388">
      <w:numFmt w:val="bullet"/>
      <w:lvlText w:val=""/>
      <w:lvlJc w:val="left"/>
      <w:pPr>
        <w:tabs>
          <w:tab w:val="num" w:pos="1440"/>
        </w:tabs>
        <w:ind w:left="1440" w:hanging="360"/>
      </w:pPr>
      <w:rPr>
        <w:rFonts w:ascii="Symbol" w:hAnsi="Symbol" w:hint="default"/>
      </w:rPr>
    </w:lvl>
    <w:lvl w:ilvl="2" w:tplc="D92ADD7E" w:tentative="1">
      <w:start w:val="1"/>
      <w:numFmt w:val="bullet"/>
      <w:lvlText w:val=""/>
      <w:lvlJc w:val="left"/>
      <w:pPr>
        <w:tabs>
          <w:tab w:val="num" w:pos="2160"/>
        </w:tabs>
        <w:ind w:left="2160" w:hanging="360"/>
      </w:pPr>
      <w:rPr>
        <w:rFonts w:ascii="Symbol" w:hAnsi="Symbol" w:hint="default"/>
      </w:rPr>
    </w:lvl>
    <w:lvl w:ilvl="3" w:tplc="AAA62806" w:tentative="1">
      <w:start w:val="1"/>
      <w:numFmt w:val="bullet"/>
      <w:lvlText w:val=""/>
      <w:lvlJc w:val="left"/>
      <w:pPr>
        <w:tabs>
          <w:tab w:val="num" w:pos="2880"/>
        </w:tabs>
        <w:ind w:left="2880" w:hanging="360"/>
      </w:pPr>
      <w:rPr>
        <w:rFonts w:ascii="Symbol" w:hAnsi="Symbol" w:hint="default"/>
      </w:rPr>
    </w:lvl>
    <w:lvl w:ilvl="4" w:tplc="DDAE14FC" w:tentative="1">
      <w:start w:val="1"/>
      <w:numFmt w:val="bullet"/>
      <w:lvlText w:val=""/>
      <w:lvlJc w:val="left"/>
      <w:pPr>
        <w:tabs>
          <w:tab w:val="num" w:pos="3600"/>
        </w:tabs>
        <w:ind w:left="3600" w:hanging="360"/>
      </w:pPr>
      <w:rPr>
        <w:rFonts w:ascii="Symbol" w:hAnsi="Symbol" w:hint="default"/>
      </w:rPr>
    </w:lvl>
    <w:lvl w:ilvl="5" w:tplc="5D283002" w:tentative="1">
      <w:start w:val="1"/>
      <w:numFmt w:val="bullet"/>
      <w:lvlText w:val=""/>
      <w:lvlJc w:val="left"/>
      <w:pPr>
        <w:tabs>
          <w:tab w:val="num" w:pos="4320"/>
        </w:tabs>
        <w:ind w:left="4320" w:hanging="360"/>
      </w:pPr>
      <w:rPr>
        <w:rFonts w:ascii="Symbol" w:hAnsi="Symbol" w:hint="default"/>
      </w:rPr>
    </w:lvl>
    <w:lvl w:ilvl="6" w:tplc="2F788A30" w:tentative="1">
      <w:start w:val="1"/>
      <w:numFmt w:val="bullet"/>
      <w:lvlText w:val=""/>
      <w:lvlJc w:val="left"/>
      <w:pPr>
        <w:tabs>
          <w:tab w:val="num" w:pos="5040"/>
        </w:tabs>
        <w:ind w:left="5040" w:hanging="360"/>
      </w:pPr>
      <w:rPr>
        <w:rFonts w:ascii="Symbol" w:hAnsi="Symbol" w:hint="default"/>
      </w:rPr>
    </w:lvl>
    <w:lvl w:ilvl="7" w:tplc="CC94CCB0" w:tentative="1">
      <w:start w:val="1"/>
      <w:numFmt w:val="bullet"/>
      <w:lvlText w:val=""/>
      <w:lvlJc w:val="left"/>
      <w:pPr>
        <w:tabs>
          <w:tab w:val="num" w:pos="5760"/>
        </w:tabs>
        <w:ind w:left="5760" w:hanging="360"/>
      </w:pPr>
      <w:rPr>
        <w:rFonts w:ascii="Symbol" w:hAnsi="Symbol" w:hint="default"/>
      </w:rPr>
    </w:lvl>
    <w:lvl w:ilvl="8" w:tplc="F4B0C2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6358CF"/>
    <w:multiLevelType w:val="hybridMultilevel"/>
    <w:tmpl w:val="9BC0C44A"/>
    <w:lvl w:ilvl="0" w:tplc="F74CBABE">
      <w:start w:val="1"/>
      <w:numFmt w:val="bullet"/>
      <w:lvlText w:val=""/>
      <w:lvlJc w:val="left"/>
      <w:pPr>
        <w:tabs>
          <w:tab w:val="num" w:pos="720"/>
        </w:tabs>
        <w:ind w:left="720" w:hanging="360"/>
      </w:pPr>
      <w:rPr>
        <w:rFonts w:ascii="Symbol" w:hAnsi="Symbol" w:hint="default"/>
      </w:rPr>
    </w:lvl>
    <w:lvl w:ilvl="1" w:tplc="C5085200">
      <w:numFmt w:val="bullet"/>
      <w:lvlText w:val=""/>
      <w:lvlJc w:val="left"/>
      <w:pPr>
        <w:tabs>
          <w:tab w:val="num" w:pos="1440"/>
        </w:tabs>
        <w:ind w:left="1440" w:hanging="360"/>
      </w:pPr>
      <w:rPr>
        <w:rFonts w:ascii="Symbol" w:hAnsi="Symbol" w:hint="default"/>
      </w:rPr>
    </w:lvl>
    <w:lvl w:ilvl="2" w:tplc="20F85598" w:tentative="1">
      <w:start w:val="1"/>
      <w:numFmt w:val="bullet"/>
      <w:lvlText w:val=""/>
      <w:lvlJc w:val="left"/>
      <w:pPr>
        <w:tabs>
          <w:tab w:val="num" w:pos="2160"/>
        </w:tabs>
        <w:ind w:left="2160" w:hanging="360"/>
      </w:pPr>
      <w:rPr>
        <w:rFonts w:ascii="Symbol" w:hAnsi="Symbol" w:hint="default"/>
      </w:rPr>
    </w:lvl>
    <w:lvl w:ilvl="3" w:tplc="1272F8D6" w:tentative="1">
      <w:start w:val="1"/>
      <w:numFmt w:val="bullet"/>
      <w:lvlText w:val=""/>
      <w:lvlJc w:val="left"/>
      <w:pPr>
        <w:tabs>
          <w:tab w:val="num" w:pos="2880"/>
        </w:tabs>
        <w:ind w:left="2880" w:hanging="360"/>
      </w:pPr>
      <w:rPr>
        <w:rFonts w:ascii="Symbol" w:hAnsi="Symbol" w:hint="default"/>
      </w:rPr>
    </w:lvl>
    <w:lvl w:ilvl="4" w:tplc="AAD422DA" w:tentative="1">
      <w:start w:val="1"/>
      <w:numFmt w:val="bullet"/>
      <w:lvlText w:val=""/>
      <w:lvlJc w:val="left"/>
      <w:pPr>
        <w:tabs>
          <w:tab w:val="num" w:pos="3600"/>
        </w:tabs>
        <w:ind w:left="3600" w:hanging="360"/>
      </w:pPr>
      <w:rPr>
        <w:rFonts w:ascii="Symbol" w:hAnsi="Symbol" w:hint="default"/>
      </w:rPr>
    </w:lvl>
    <w:lvl w:ilvl="5" w:tplc="85D2613A" w:tentative="1">
      <w:start w:val="1"/>
      <w:numFmt w:val="bullet"/>
      <w:lvlText w:val=""/>
      <w:lvlJc w:val="left"/>
      <w:pPr>
        <w:tabs>
          <w:tab w:val="num" w:pos="4320"/>
        </w:tabs>
        <w:ind w:left="4320" w:hanging="360"/>
      </w:pPr>
      <w:rPr>
        <w:rFonts w:ascii="Symbol" w:hAnsi="Symbol" w:hint="default"/>
      </w:rPr>
    </w:lvl>
    <w:lvl w:ilvl="6" w:tplc="723CFB4A" w:tentative="1">
      <w:start w:val="1"/>
      <w:numFmt w:val="bullet"/>
      <w:lvlText w:val=""/>
      <w:lvlJc w:val="left"/>
      <w:pPr>
        <w:tabs>
          <w:tab w:val="num" w:pos="5040"/>
        </w:tabs>
        <w:ind w:left="5040" w:hanging="360"/>
      </w:pPr>
      <w:rPr>
        <w:rFonts w:ascii="Symbol" w:hAnsi="Symbol" w:hint="default"/>
      </w:rPr>
    </w:lvl>
    <w:lvl w:ilvl="7" w:tplc="C810988E" w:tentative="1">
      <w:start w:val="1"/>
      <w:numFmt w:val="bullet"/>
      <w:lvlText w:val=""/>
      <w:lvlJc w:val="left"/>
      <w:pPr>
        <w:tabs>
          <w:tab w:val="num" w:pos="5760"/>
        </w:tabs>
        <w:ind w:left="5760" w:hanging="360"/>
      </w:pPr>
      <w:rPr>
        <w:rFonts w:ascii="Symbol" w:hAnsi="Symbol" w:hint="default"/>
      </w:rPr>
    </w:lvl>
    <w:lvl w:ilvl="8" w:tplc="1C98454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A14A8"/>
    <w:multiLevelType w:val="hybridMultilevel"/>
    <w:tmpl w:val="38B8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D3142A"/>
    <w:multiLevelType w:val="hybridMultilevel"/>
    <w:tmpl w:val="951863DA"/>
    <w:lvl w:ilvl="0" w:tplc="FDC05AD4">
      <w:start w:val="1"/>
      <w:numFmt w:val="bullet"/>
      <w:lvlText w:val=""/>
      <w:lvlJc w:val="left"/>
      <w:pPr>
        <w:tabs>
          <w:tab w:val="num" w:pos="720"/>
        </w:tabs>
        <w:ind w:left="720" w:hanging="360"/>
      </w:pPr>
      <w:rPr>
        <w:rFonts w:ascii="Symbol" w:hAnsi="Symbol" w:hint="default"/>
      </w:rPr>
    </w:lvl>
    <w:lvl w:ilvl="1" w:tplc="CCBE496E" w:tentative="1">
      <w:start w:val="1"/>
      <w:numFmt w:val="bullet"/>
      <w:lvlText w:val=""/>
      <w:lvlJc w:val="left"/>
      <w:pPr>
        <w:tabs>
          <w:tab w:val="num" w:pos="1440"/>
        </w:tabs>
        <w:ind w:left="1440" w:hanging="360"/>
      </w:pPr>
      <w:rPr>
        <w:rFonts w:ascii="Symbol" w:hAnsi="Symbol" w:hint="default"/>
      </w:rPr>
    </w:lvl>
    <w:lvl w:ilvl="2" w:tplc="590215CE" w:tentative="1">
      <w:start w:val="1"/>
      <w:numFmt w:val="bullet"/>
      <w:lvlText w:val=""/>
      <w:lvlJc w:val="left"/>
      <w:pPr>
        <w:tabs>
          <w:tab w:val="num" w:pos="2160"/>
        </w:tabs>
        <w:ind w:left="2160" w:hanging="360"/>
      </w:pPr>
      <w:rPr>
        <w:rFonts w:ascii="Symbol" w:hAnsi="Symbol" w:hint="default"/>
      </w:rPr>
    </w:lvl>
    <w:lvl w:ilvl="3" w:tplc="041CFB9A" w:tentative="1">
      <w:start w:val="1"/>
      <w:numFmt w:val="bullet"/>
      <w:lvlText w:val=""/>
      <w:lvlJc w:val="left"/>
      <w:pPr>
        <w:tabs>
          <w:tab w:val="num" w:pos="2880"/>
        </w:tabs>
        <w:ind w:left="2880" w:hanging="360"/>
      </w:pPr>
      <w:rPr>
        <w:rFonts w:ascii="Symbol" w:hAnsi="Symbol" w:hint="default"/>
      </w:rPr>
    </w:lvl>
    <w:lvl w:ilvl="4" w:tplc="F3B4D56A" w:tentative="1">
      <w:start w:val="1"/>
      <w:numFmt w:val="bullet"/>
      <w:lvlText w:val=""/>
      <w:lvlJc w:val="left"/>
      <w:pPr>
        <w:tabs>
          <w:tab w:val="num" w:pos="3600"/>
        </w:tabs>
        <w:ind w:left="3600" w:hanging="360"/>
      </w:pPr>
      <w:rPr>
        <w:rFonts w:ascii="Symbol" w:hAnsi="Symbol" w:hint="default"/>
      </w:rPr>
    </w:lvl>
    <w:lvl w:ilvl="5" w:tplc="D4F69B08" w:tentative="1">
      <w:start w:val="1"/>
      <w:numFmt w:val="bullet"/>
      <w:lvlText w:val=""/>
      <w:lvlJc w:val="left"/>
      <w:pPr>
        <w:tabs>
          <w:tab w:val="num" w:pos="4320"/>
        </w:tabs>
        <w:ind w:left="4320" w:hanging="360"/>
      </w:pPr>
      <w:rPr>
        <w:rFonts w:ascii="Symbol" w:hAnsi="Symbol" w:hint="default"/>
      </w:rPr>
    </w:lvl>
    <w:lvl w:ilvl="6" w:tplc="0BA28348" w:tentative="1">
      <w:start w:val="1"/>
      <w:numFmt w:val="bullet"/>
      <w:lvlText w:val=""/>
      <w:lvlJc w:val="left"/>
      <w:pPr>
        <w:tabs>
          <w:tab w:val="num" w:pos="5040"/>
        </w:tabs>
        <w:ind w:left="5040" w:hanging="360"/>
      </w:pPr>
      <w:rPr>
        <w:rFonts w:ascii="Symbol" w:hAnsi="Symbol" w:hint="default"/>
      </w:rPr>
    </w:lvl>
    <w:lvl w:ilvl="7" w:tplc="C8AAC2B4" w:tentative="1">
      <w:start w:val="1"/>
      <w:numFmt w:val="bullet"/>
      <w:lvlText w:val=""/>
      <w:lvlJc w:val="left"/>
      <w:pPr>
        <w:tabs>
          <w:tab w:val="num" w:pos="5760"/>
        </w:tabs>
        <w:ind w:left="5760" w:hanging="360"/>
      </w:pPr>
      <w:rPr>
        <w:rFonts w:ascii="Symbol" w:hAnsi="Symbol" w:hint="default"/>
      </w:rPr>
    </w:lvl>
    <w:lvl w:ilvl="8" w:tplc="F758A93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EC2F6F"/>
    <w:multiLevelType w:val="hybridMultilevel"/>
    <w:tmpl w:val="F44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A6507"/>
    <w:multiLevelType w:val="hybridMultilevel"/>
    <w:tmpl w:val="02F60760"/>
    <w:lvl w:ilvl="0" w:tplc="62AAA9C6">
      <w:start w:val="1"/>
      <w:numFmt w:val="bullet"/>
      <w:lvlText w:val=""/>
      <w:lvlJc w:val="left"/>
      <w:pPr>
        <w:tabs>
          <w:tab w:val="num" w:pos="720"/>
        </w:tabs>
        <w:ind w:left="720" w:hanging="360"/>
      </w:pPr>
      <w:rPr>
        <w:rFonts w:ascii="Symbol" w:hAnsi="Symbol" w:hint="default"/>
      </w:rPr>
    </w:lvl>
    <w:lvl w:ilvl="1" w:tplc="AFA4BA7C" w:tentative="1">
      <w:start w:val="1"/>
      <w:numFmt w:val="bullet"/>
      <w:lvlText w:val=""/>
      <w:lvlJc w:val="left"/>
      <w:pPr>
        <w:tabs>
          <w:tab w:val="num" w:pos="1440"/>
        </w:tabs>
        <w:ind w:left="1440" w:hanging="360"/>
      </w:pPr>
      <w:rPr>
        <w:rFonts w:ascii="Symbol" w:hAnsi="Symbol" w:hint="default"/>
      </w:rPr>
    </w:lvl>
    <w:lvl w:ilvl="2" w:tplc="BC1E5384" w:tentative="1">
      <w:start w:val="1"/>
      <w:numFmt w:val="bullet"/>
      <w:lvlText w:val=""/>
      <w:lvlJc w:val="left"/>
      <w:pPr>
        <w:tabs>
          <w:tab w:val="num" w:pos="2160"/>
        </w:tabs>
        <w:ind w:left="2160" w:hanging="360"/>
      </w:pPr>
      <w:rPr>
        <w:rFonts w:ascii="Symbol" w:hAnsi="Symbol" w:hint="default"/>
      </w:rPr>
    </w:lvl>
    <w:lvl w:ilvl="3" w:tplc="895CFF80" w:tentative="1">
      <w:start w:val="1"/>
      <w:numFmt w:val="bullet"/>
      <w:lvlText w:val=""/>
      <w:lvlJc w:val="left"/>
      <w:pPr>
        <w:tabs>
          <w:tab w:val="num" w:pos="2880"/>
        </w:tabs>
        <w:ind w:left="2880" w:hanging="360"/>
      </w:pPr>
      <w:rPr>
        <w:rFonts w:ascii="Symbol" w:hAnsi="Symbol" w:hint="default"/>
      </w:rPr>
    </w:lvl>
    <w:lvl w:ilvl="4" w:tplc="8C7C03F8" w:tentative="1">
      <w:start w:val="1"/>
      <w:numFmt w:val="bullet"/>
      <w:lvlText w:val=""/>
      <w:lvlJc w:val="left"/>
      <w:pPr>
        <w:tabs>
          <w:tab w:val="num" w:pos="3600"/>
        </w:tabs>
        <w:ind w:left="3600" w:hanging="360"/>
      </w:pPr>
      <w:rPr>
        <w:rFonts w:ascii="Symbol" w:hAnsi="Symbol" w:hint="default"/>
      </w:rPr>
    </w:lvl>
    <w:lvl w:ilvl="5" w:tplc="8FCC1BCC" w:tentative="1">
      <w:start w:val="1"/>
      <w:numFmt w:val="bullet"/>
      <w:lvlText w:val=""/>
      <w:lvlJc w:val="left"/>
      <w:pPr>
        <w:tabs>
          <w:tab w:val="num" w:pos="4320"/>
        </w:tabs>
        <w:ind w:left="4320" w:hanging="360"/>
      </w:pPr>
      <w:rPr>
        <w:rFonts w:ascii="Symbol" w:hAnsi="Symbol" w:hint="default"/>
      </w:rPr>
    </w:lvl>
    <w:lvl w:ilvl="6" w:tplc="C9847D1A" w:tentative="1">
      <w:start w:val="1"/>
      <w:numFmt w:val="bullet"/>
      <w:lvlText w:val=""/>
      <w:lvlJc w:val="left"/>
      <w:pPr>
        <w:tabs>
          <w:tab w:val="num" w:pos="5040"/>
        </w:tabs>
        <w:ind w:left="5040" w:hanging="360"/>
      </w:pPr>
      <w:rPr>
        <w:rFonts w:ascii="Symbol" w:hAnsi="Symbol" w:hint="default"/>
      </w:rPr>
    </w:lvl>
    <w:lvl w:ilvl="7" w:tplc="CC2893FE" w:tentative="1">
      <w:start w:val="1"/>
      <w:numFmt w:val="bullet"/>
      <w:lvlText w:val=""/>
      <w:lvlJc w:val="left"/>
      <w:pPr>
        <w:tabs>
          <w:tab w:val="num" w:pos="5760"/>
        </w:tabs>
        <w:ind w:left="5760" w:hanging="360"/>
      </w:pPr>
      <w:rPr>
        <w:rFonts w:ascii="Symbol" w:hAnsi="Symbol" w:hint="default"/>
      </w:rPr>
    </w:lvl>
    <w:lvl w:ilvl="8" w:tplc="03A4F50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127653"/>
    <w:multiLevelType w:val="hybridMultilevel"/>
    <w:tmpl w:val="5D7C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C57A0B"/>
    <w:multiLevelType w:val="hybridMultilevel"/>
    <w:tmpl w:val="B49EC84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629A69A2"/>
    <w:multiLevelType w:val="hybridMultilevel"/>
    <w:tmpl w:val="7A5456AC"/>
    <w:lvl w:ilvl="0" w:tplc="5B426B2A">
      <w:start w:val="1"/>
      <w:numFmt w:val="bullet"/>
      <w:lvlText w:val=""/>
      <w:lvlJc w:val="left"/>
      <w:pPr>
        <w:tabs>
          <w:tab w:val="num" w:pos="720"/>
        </w:tabs>
        <w:ind w:left="720" w:hanging="360"/>
      </w:pPr>
      <w:rPr>
        <w:rFonts w:ascii="Symbol" w:hAnsi="Symbol" w:hint="default"/>
      </w:rPr>
    </w:lvl>
    <w:lvl w:ilvl="1" w:tplc="915CFE4E" w:tentative="1">
      <w:start w:val="1"/>
      <w:numFmt w:val="bullet"/>
      <w:lvlText w:val=""/>
      <w:lvlJc w:val="left"/>
      <w:pPr>
        <w:tabs>
          <w:tab w:val="num" w:pos="1440"/>
        </w:tabs>
        <w:ind w:left="1440" w:hanging="360"/>
      </w:pPr>
      <w:rPr>
        <w:rFonts w:ascii="Symbol" w:hAnsi="Symbol" w:hint="default"/>
      </w:rPr>
    </w:lvl>
    <w:lvl w:ilvl="2" w:tplc="AF44691A" w:tentative="1">
      <w:start w:val="1"/>
      <w:numFmt w:val="bullet"/>
      <w:lvlText w:val=""/>
      <w:lvlJc w:val="left"/>
      <w:pPr>
        <w:tabs>
          <w:tab w:val="num" w:pos="2160"/>
        </w:tabs>
        <w:ind w:left="2160" w:hanging="360"/>
      </w:pPr>
      <w:rPr>
        <w:rFonts w:ascii="Symbol" w:hAnsi="Symbol" w:hint="default"/>
      </w:rPr>
    </w:lvl>
    <w:lvl w:ilvl="3" w:tplc="77904650" w:tentative="1">
      <w:start w:val="1"/>
      <w:numFmt w:val="bullet"/>
      <w:lvlText w:val=""/>
      <w:lvlJc w:val="left"/>
      <w:pPr>
        <w:tabs>
          <w:tab w:val="num" w:pos="2880"/>
        </w:tabs>
        <w:ind w:left="2880" w:hanging="360"/>
      </w:pPr>
      <w:rPr>
        <w:rFonts w:ascii="Symbol" w:hAnsi="Symbol" w:hint="default"/>
      </w:rPr>
    </w:lvl>
    <w:lvl w:ilvl="4" w:tplc="B9A0AF98" w:tentative="1">
      <w:start w:val="1"/>
      <w:numFmt w:val="bullet"/>
      <w:lvlText w:val=""/>
      <w:lvlJc w:val="left"/>
      <w:pPr>
        <w:tabs>
          <w:tab w:val="num" w:pos="3600"/>
        </w:tabs>
        <w:ind w:left="3600" w:hanging="360"/>
      </w:pPr>
      <w:rPr>
        <w:rFonts w:ascii="Symbol" w:hAnsi="Symbol" w:hint="default"/>
      </w:rPr>
    </w:lvl>
    <w:lvl w:ilvl="5" w:tplc="EE2EF0DA" w:tentative="1">
      <w:start w:val="1"/>
      <w:numFmt w:val="bullet"/>
      <w:lvlText w:val=""/>
      <w:lvlJc w:val="left"/>
      <w:pPr>
        <w:tabs>
          <w:tab w:val="num" w:pos="4320"/>
        </w:tabs>
        <w:ind w:left="4320" w:hanging="360"/>
      </w:pPr>
      <w:rPr>
        <w:rFonts w:ascii="Symbol" w:hAnsi="Symbol" w:hint="default"/>
      </w:rPr>
    </w:lvl>
    <w:lvl w:ilvl="6" w:tplc="820A22DE" w:tentative="1">
      <w:start w:val="1"/>
      <w:numFmt w:val="bullet"/>
      <w:lvlText w:val=""/>
      <w:lvlJc w:val="left"/>
      <w:pPr>
        <w:tabs>
          <w:tab w:val="num" w:pos="5040"/>
        </w:tabs>
        <w:ind w:left="5040" w:hanging="360"/>
      </w:pPr>
      <w:rPr>
        <w:rFonts w:ascii="Symbol" w:hAnsi="Symbol" w:hint="default"/>
      </w:rPr>
    </w:lvl>
    <w:lvl w:ilvl="7" w:tplc="F17837B4" w:tentative="1">
      <w:start w:val="1"/>
      <w:numFmt w:val="bullet"/>
      <w:lvlText w:val=""/>
      <w:lvlJc w:val="left"/>
      <w:pPr>
        <w:tabs>
          <w:tab w:val="num" w:pos="5760"/>
        </w:tabs>
        <w:ind w:left="5760" w:hanging="360"/>
      </w:pPr>
      <w:rPr>
        <w:rFonts w:ascii="Symbol" w:hAnsi="Symbol" w:hint="default"/>
      </w:rPr>
    </w:lvl>
    <w:lvl w:ilvl="8" w:tplc="77BCE50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EF2810"/>
    <w:multiLevelType w:val="hybridMultilevel"/>
    <w:tmpl w:val="330E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1306B"/>
    <w:multiLevelType w:val="hybridMultilevel"/>
    <w:tmpl w:val="4B1A8A78"/>
    <w:lvl w:ilvl="0" w:tplc="9FDE6F28">
      <w:start w:val="1"/>
      <w:numFmt w:val="bullet"/>
      <w:lvlText w:val=""/>
      <w:lvlJc w:val="left"/>
      <w:pPr>
        <w:tabs>
          <w:tab w:val="num" w:pos="720"/>
        </w:tabs>
        <w:ind w:left="720" w:hanging="360"/>
      </w:pPr>
      <w:rPr>
        <w:rFonts w:ascii="Symbol" w:hAnsi="Symbol" w:hint="default"/>
      </w:rPr>
    </w:lvl>
    <w:lvl w:ilvl="1" w:tplc="BB30A3EA">
      <w:numFmt w:val="bullet"/>
      <w:lvlText w:val=""/>
      <w:lvlJc w:val="left"/>
      <w:pPr>
        <w:tabs>
          <w:tab w:val="num" w:pos="1440"/>
        </w:tabs>
        <w:ind w:left="1440" w:hanging="360"/>
      </w:pPr>
      <w:rPr>
        <w:rFonts w:ascii="Symbol" w:hAnsi="Symbol" w:hint="default"/>
      </w:rPr>
    </w:lvl>
    <w:lvl w:ilvl="2" w:tplc="E9D2C142" w:tentative="1">
      <w:start w:val="1"/>
      <w:numFmt w:val="bullet"/>
      <w:lvlText w:val=""/>
      <w:lvlJc w:val="left"/>
      <w:pPr>
        <w:tabs>
          <w:tab w:val="num" w:pos="2160"/>
        </w:tabs>
        <w:ind w:left="2160" w:hanging="360"/>
      </w:pPr>
      <w:rPr>
        <w:rFonts w:ascii="Symbol" w:hAnsi="Symbol" w:hint="default"/>
      </w:rPr>
    </w:lvl>
    <w:lvl w:ilvl="3" w:tplc="8168D0B0" w:tentative="1">
      <w:start w:val="1"/>
      <w:numFmt w:val="bullet"/>
      <w:lvlText w:val=""/>
      <w:lvlJc w:val="left"/>
      <w:pPr>
        <w:tabs>
          <w:tab w:val="num" w:pos="2880"/>
        </w:tabs>
        <w:ind w:left="2880" w:hanging="360"/>
      </w:pPr>
      <w:rPr>
        <w:rFonts w:ascii="Symbol" w:hAnsi="Symbol" w:hint="default"/>
      </w:rPr>
    </w:lvl>
    <w:lvl w:ilvl="4" w:tplc="8D72BB66" w:tentative="1">
      <w:start w:val="1"/>
      <w:numFmt w:val="bullet"/>
      <w:lvlText w:val=""/>
      <w:lvlJc w:val="left"/>
      <w:pPr>
        <w:tabs>
          <w:tab w:val="num" w:pos="3600"/>
        </w:tabs>
        <w:ind w:left="3600" w:hanging="360"/>
      </w:pPr>
      <w:rPr>
        <w:rFonts w:ascii="Symbol" w:hAnsi="Symbol" w:hint="default"/>
      </w:rPr>
    </w:lvl>
    <w:lvl w:ilvl="5" w:tplc="E93680D6" w:tentative="1">
      <w:start w:val="1"/>
      <w:numFmt w:val="bullet"/>
      <w:lvlText w:val=""/>
      <w:lvlJc w:val="left"/>
      <w:pPr>
        <w:tabs>
          <w:tab w:val="num" w:pos="4320"/>
        </w:tabs>
        <w:ind w:left="4320" w:hanging="360"/>
      </w:pPr>
      <w:rPr>
        <w:rFonts w:ascii="Symbol" w:hAnsi="Symbol" w:hint="default"/>
      </w:rPr>
    </w:lvl>
    <w:lvl w:ilvl="6" w:tplc="EF3EA1EE" w:tentative="1">
      <w:start w:val="1"/>
      <w:numFmt w:val="bullet"/>
      <w:lvlText w:val=""/>
      <w:lvlJc w:val="left"/>
      <w:pPr>
        <w:tabs>
          <w:tab w:val="num" w:pos="5040"/>
        </w:tabs>
        <w:ind w:left="5040" w:hanging="360"/>
      </w:pPr>
      <w:rPr>
        <w:rFonts w:ascii="Symbol" w:hAnsi="Symbol" w:hint="default"/>
      </w:rPr>
    </w:lvl>
    <w:lvl w:ilvl="7" w:tplc="8FF42944" w:tentative="1">
      <w:start w:val="1"/>
      <w:numFmt w:val="bullet"/>
      <w:lvlText w:val=""/>
      <w:lvlJc w:val="left"/>
      <w:pPr>
        <w:tabs>
          <w:tab w:val="num" w:pos="5760"/>
        </w:tabs>
        <w:ind w:left="5760" w:hanging="360"/>
      </w:pPr>
      <w:rPr>
        <w:rFonts w:ascii="Symbol" w:hAnsi="Symbol" w:hint="default"/>
      </w:rPr>
    </w:lvl>
    <w:lvl w:ilvl="8" w:tplc="93780F0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9CD35AF"/>
    <w:multiLevelType w:val="hybridMultilevel"/>
    <w:tmpl w:val="3170E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BE2939"/>
    <w:multiLevelType w:val="hybridMultilevel"/>
    <w:tmpl w:val="30048D36"/>
    <w:lvl w:ilvl="0" w:tplc="C34E08BC">
      <w:start w:val="1"/>
      <w:numFmt w:val="bullet"/>
      <w:lvlText w:val=""/>
      <w:lvlJc w:val="left"/>
      <w:pPr>
        <w:tabs>
          <w:tab w:val="num" w:pos="720"/>
        </w:tabs>
        <w:ind w:left="720" w:hanging="360"/>
      </w:pPr>
      <w:rPr>
        <w:rFonts w:ascii="Symbol" w:hAnsi="Symbol" w:hint="default"/>
      </w:rPr>
    </w:lvl>
    <w:lvl w:ilvl="1" w:tplc="502C3B4C" w:tentative="1">
      <w:start w:val="1"/>
      <w:numFmt w:val="bullet"/>
      <w:lvlText w:val=""/>
      <w:lvlJc w:val="left"/>
      <w:pPr>
        <w:tabs>
          <w:tab w:val="num" w:pos="1440"/>
        </w:tabs>
        <w:ind w:left="1440" w:hanging="360"/>
      </w:pPr>
      <w:rPr>
        <w:rFonts w:ascii="Symbol" w:hAnsi="Symbol" w:hint="default"/>
      </w:rPr>
    </w:lvl>
    <w:lvl w:ilvl="2" w:tplc="55D8A7A0" w:tentative="1">
      <w:start w:val="1"/>
      <w:numFmt w:val="bullet"/>
      <w:lvlText w:val=""/>
      <w:lvlJc w:val="left"/>
      <w:pPr>
        <w:tabs>
          <w:tab w:val="num" w:pos="2160"/>
        </w:tabs>
        <w:ind w:left="2160" w:hanging="360"/>
      </w:pPr>
      <w:rPr>
        <w:rFonts w:ascii="Symbol" w:hAnsi="Symbol" w:hint="default"/>
      </w:rPr>
    </w:lvl>
    <w:lvl w:ilvl="3" w:tplc="4D262B8E" w:tentative="1">
      <w:start w:val="1"/>
      <w:numFmt w:val="bullet"/>
      <w:lvlText w:val=""/>
      <w:lvlJc w:val="left"/>
      <w:pPr>
        <w:tabs>
          <w:tab w:val="num" w:pos="2880"/>
        </w:tabs>
        <w:ind w:left="2880" w:hanging="360"/>
      </w:pPr>
      <w:rPr>
        <w:rFonts w:ascii="Symbol" w:hAnsi="Symbol" w:hint="default"/>
      </w:rPr>
    </w:lvl>
    <w:lvl w:ilvl="4" w:tplc="67164788" w:tentative="1">
      <w:start w:val="1"/>
      <w:numFmt w:val="bullet"/>
      <w:lvlText w:val=""/>
      <w:lvlJc w:val="left"/>
      <w:pPr>
        <w:tabs>
          <w:tab w:val="num" w:pos="3600"/>
        </w:tabs>
        <w:ind w:left="3600" w:hanging="360"/>
      </w:pPr>
      <w:rPr>
        <w:rFonts w:ascii="Symbol" w:hAnsi="Symbol" w:hint="default"/>
      </w:rPr>
    </w:lvl>
    <w:lvl w:ilvl="5" w:tplc="BCA47C5C" w:tentative="1">
      <w:start w:val="1"/>
      <w:numFmt w:val="bullet"/>
      <w:lvlText w:val=""/>
      <w:lvlJc w:val="left"/>
      <w:pPr>
        <w:tabs>
          <w:tab w:val="num" w:pos="4320"/>
        </w:tabs>
        <w:ind w:left="4320" w:hanging="360"/>
      </w:pPr>
      <w:rPr>
        <w:rFonts w:ascii="Symbol" w:hAnsi="Symbol" w:hint="default"/>
      </w:rPr>
    </w:lvl>
    <w:lvl w:ilvl="6" w:tplc="318061B4" w:tentative="1">
      <w:start w:val="1"/>
      <w:numFmt w:val="bullet"/>
      <w:lvlText w:val=""/>
      <w:lvlJc w:val="left"/>
      <w:pPr>
        <w:tabs>
          <w:tab w:val="num" w:pos="5040"/>
        </w:tabs>
        <w:ind w:left="5040" w:hanging="360"/>
      </w:pPr>
      <w:rPr>
        <w:rFonts w:ascii="Symbol" w:hAnsi="Symbol" w:hint="default"/>
      </w:rPr>
    </w:lvl>
    <w:lvl w:ilvl="7" w:tplc="C9E4AD8C" w:tentative="1">
      <w:start w:val="1"/>
      <w:numFmt w:val="bullet"/>
      <w:lvlText w:val=""/>
      <w:lvlJc w:val="left"/>
      <w:pPr>
        <w:tabs>
          <w:tab w:val="num" w:pos="5760"/>
        </w:tabs>
        <w:ind w:left="5760" w:hanging="360"/>
      </w:pPr>
      <w:rPr>
        <w:rFonts w:ascii="Symbol" w:hAnsi="Symbol" w:hint="default"/>
      </w:rPr>
    </w:lvl>
    <w:lvl w:ilvl="8" w:tplc="6826D01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3280F8A"/>
    <w:multiLevelType w:val="hybridMultilevel"/>
    <w:tmpl w:val="B868DC18"/>
    <w:lvl w:ilvl="0" w:tplc="36B08D6A">
      <w:start w:val="1"/>
      <w:numFmt w:val="bullet"/>
      <w:lvlText w:val=""/>
      <w:lvlJc w:val="left"/>
      <w:pPr>
        <w:tabs>
          <w:tab w:val="num" w:pos="720"/>
        </w:tabs>
        <w:ind w:left="720" w:hanging="360"/>
      </w:pPr>
      <w:rPr>
        <w:rFonts w:ascii="Symbol" w:hAnsi="Symbol" w:hint="default"/>
      </w:rPr>
    </w:lvl>
    <w:lvl w:ilvl="1" w:tplc="9A3EC66E">
      <w:numFmt w:val="bullet"/>
      <w:lvlText w:val=""/>
      <w:lvlJc w:val="left"/>
      <w:pPr>
        <w:tabs>
          <w:tab w:val="num" w:pos="1440"/>
        </w:tabs>
        <w:ind w:left="1440" w:hanging="360"/>
      </w:pPr>
      <w:rPr>
        <w:rFonts w:ascii="Symbol" w:hAnsi="Symbol" w:hint="default"/>
      </w:rPr>
    </w:lvl>
    <w:lvl w:ilvl="2" w:tplc="01CEB7EC">
      <w:numFmt w:val="bullet"/>
      <w:lvlText w:val="o"/>
      <w:lvlJc w:val="left"/>
      <w:pPr>
        <w:tabs>
          <w:tab w:val="num" w:pos="2160"/>
        </w:tabs>
        <w:ind w:left="2160" w:hanging="360"/>
      </w:pPr>
      <w:rPr>
        <w:rFonts w:ascii="Courier New" w:hAnsi="Courier New" w:hint="default"/>
      </w:rPr>
    </w:lvl>
    <w:lvl w:ilvl="3" w:tplc="5A7C9F4A" w:tentative="1">
      <w:start w:val="1"/>
      <w:numFmt w:val="bullet"/>
      <w:lvlText w:val=""/>
      <w:lvlJc w:val="left"/>
      <w:pPr>
        <w:tabs>
          <w:tab w:val="num" w:pos="2880"/>
        </w:tabs>
        <w:ind w:left="2880" w:hanging="360"/>
      </w:pPr>
      <w:rPr>
        <w:rFonts w:ascii="Symbol" w:hAnsi="Symbol" w:hint="default"/>
      </w:rPr>
    </w:lvl>
    <w:lvl w:ilvl="4" w:tplc="45D67996" w:tentative="1">
      <w:start w:val="1"/>
      <w:numFmt w:val="bullet"/>
      <w:lvlText w:val=""/>
      <w:lvlJc w:val="left"/>
      <w:pPr>
        <w:tabs>
          <w:tab w:val="num" w:pos="3600"/>
        </w:tabs>
        <w:ind w:left="3600" w:hanging="360"/>
      </w:pPr>
      <w:rPr>
        <w:rFonts w:ascii="Symbol" w:hAnsi="Symbol" w:hint="default"/>
      </w:rPr>
    </w:lvl>
    <w:lvl w:ilvl="5" w:tplc="0C6E5CEE" w:tentative="1">
      <w:start w:val="1"/>
      <w:numFmt w:val="bullet"/>
      <w:lvlText w:val=""/>
      <w:lvlJc w:val="left"/>
      <w:pPr>
        <w:tabs>
          <w:tab w:val="num" w:pos="4320"/>
        </w:tabs>
        <w:ind w:left="4320" w:hanging="360"/>
      </w:pPr>
      <w:rPr>
        <w:rFonts w:ascii="Symbol" w:hAnsi="Symbol" w:hint="default"/>
      </w:rPr>
    </w:lvl>
    <w:lvl w:ilvl="6" w:tplc="9E0E0084" w:tentative="1">
      <w:start w:val="1"/>
      <w:numFmt w:val="bullet"/>
      <w:lvlText w:val=""/>
      <w:lvlJc w:val="left"/>
      <w:pPr>
        <w:tabs>
          <w:tab w:val="num" w:pos="5040"/>
        </w:tabs>
        <w:ind w:left="5040" w:hanging="360"/>
      </w:pPr>
      <w:rPr>
        <w:rFonts w:ascii="Symbol" w:hAnsi="Symbol" w:hint="default"/>
      </w:rPr>
    </w:lvl>
    <w:lvl w:ilvl="7" w:tplc="15EC7A30" w:tentative="1">
      <w:start w:val="1"/>
      <w:numFmt w:val="bullet"/>
      <w:lvlText w:val=""/>
      <w:lvlJc w:val="left"/>
      <w:pPr>
        <w:tabs>
          <w:tab w:val="num" w:pos="5760"/>
        </w:tabs>
        <w:ind w:left="5760" w:hanging="360"/>
      </w:pPr>
      <w:rPr>
        <w:rFonts w:ascii="Symbol" w:hAnsi="Symbol" w:hint="default"/>
      </w:rPr>
    </w:lvl>
    <w:lvl w:ilvl="8" w:tplc="10C498C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3E431B0"/>
    <w:multiLevelType w:val="hybridMultilevel"/>
    <w:tmpl w:val="C0A030A2"/>
    <w:lvl w:ilvl="0" w:tplc="31505424">
      <w:start w:val="1"/>
      <w:numFmt w:val="bullet"/>
      <w:lvlText w:val=""/>
      <w:lvlJc w:val="left"/>
      <w:pPr>
        <w:tabs>
          <w:tab w:val="num" w:pos="720"/>
        </w:tabs>
        <w:ind w:left="720" w:hanging="360"/>
      </w:pPr>
      <w:rPr>
        <w:rFonts w:ascii="Symbol" w:hAnsi="Symbol" w:hint="default"/>
      </w:rPr>
    </w:lvl>
    <w:lvl w:ilvl="1" w:tplc="46AA610E" w:tentative="1">
      <w:start w:val="1"/>
      <w:numFmt w:val="bullet"/>
      <w:lvlText w:val=""/>
      <w:lvlJc w:val="left"/>
      <w:pPr>
        <w:tabs>
          <w:tab w:val="num" w:pos="1440"/>
        </w:tabs>
        <w:ind w:left="1440" w:hanging="360"/>
      </w:pPr>
      <w:rPr>
        <w:rFonts w:ascii="Symbol" w:hAnsi="Symbol" w:hint="default"/>
      </w:rPr>
    </w:lvl>
    <w:lvl w:ilvl="2" w:tplc="D2D4ADAC" w:tentative="1">
      <w:start w:val="1"/>
      <w:numFmt w:val="bullet"/>
      <w:lvlText w:val=""/>
      <w:lvlJc w:val="left"/>
      <w:pPr>
        <w:tabs>
          <w:tab w:val="num" w:pos="2160"/>
        </w:tabs>
        <w:ind w:left="2160" w:hanging="360"/>
      </w:pPr>
      <w:rPr>
        <w:rFonts w:ascii="Symbol" w:hAnsi="Symbol" w:hint="default"/>
      </w:rPr>
    </w:lvl>
    <w:lvl w:ilvl="3" w:tplc="4D58C2AE" w:tentative="1">
      <w:start w:val="1"/>
      <w:numFmt w:val="bullet"/>
      <w:lvlText w:val=""/>
      <w:lvlJc w:val="left"/>
      <w:pPr>
        <w:tabs>
          <w:tab w:val="num" w:pos="2880"/>
        </w:tabs>
        <w:ind w:left="2880" w:hanging="360"/>
      </w:pPr>
      <w:rPr>
        <w:rFonts w:ascii="Symbol" w:hAnsi="Symbol" w:hint="default"/>
      </w:rPr>
    </w:lvl>
    <w:lvl w:ilvl="4" w:tplc="16ECB1CC" w:tentative="1">
      <w:start w:val="1"/>
      <w:numFmt w:val="bullet"/>
      <w:lvlText w:val=""/>
      <w:lvlJc w:val="left"/>
      <w:pPr>
        <w:tabs>
          <w:tab w:val="num" w:pos="3600"/>
        </w:tabs>
        <w:ind w:left="3600" w:hanging="360"/>
      </w:pPr>
      <w:rPr>
        <w:rFonts w:ascii="Symbol" w:hAnsi="Symbol" w:hint="default"/>
      </w:rPr>
    </w:lvl>
    <w:lvl w:ilvl="5" w:tplc="8B801F70" w:tentative="1">
      <w:start w:val="1"/>
      <w:numFmt w:val="bullet"/>
      <w:lvlText w:val=""/>
      <w:lvlJc w:val="left"/>
      <w:pPr>
        <w:tabs>
          <w:tab w:val="num" w:pos="4320"/>
        </w:tabs>
        <w:ind w:left="4320" w:hanging="360"/>
      </w:pPr>
      <w:rPr>
        <w:rFonts w:ascii="Symbol" w:hAnsi="Symbol" w:hint="default"/>
      </w:rPr>
    </w:lvl>
    <w:lvl w:ilvl="6" w:tplc="8C5401D4" w:tentative="1">
      <w:start w:val="1"/>
      <w:numFmt w:val="bullet"/>
      <w:lvlText w:val=""/>
      <w:lvlJc w:val="left"/>
      <w:pPr>
        <w:tabs>
          <w:tab w:val="num" w:pos="5040"/>
        </w:tabs>
        <w:ind w:left="5040" w:hanging="360"/>
      </w:pPr>
      <w:rPr>
        <w:rFonts w:ascii="Symbol" w:hAnsi="Symbol" w:hint="default"/>
      </w:rPr>
    </w:lvl>
    <w:lvl w:ilvl="7" w:tplc="88CEB6A0" w:tentative="1">
      <w:start w:val="1"/>
      <w:numFmt w:val="bullet"/>
      <w:lvlText w:val=""/>
      <w:lvlJc w:val="left"/>
      <w:pPr>
        <w:tabs>
          <w:tab w:val="num" w:pos="5760"/>
        </w:tabs>
        <w:ind w:left="5760" w:hanging="360"/>
      </w:pPr>
      <w:rPr>
        <w:rFonts w:ascii="Symbol" w:hAnsi="Symbol" w:hint="default"/>
      </w:rPr>
    </w:lvl>
    <w:lvl w:ilvl="8" w:tplc="BA90D6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5632F4F"/>
    <w:multiLevelType w:val="hybridMultilevel"/>
    <w:tmpl w:val="589A7AE8"/>
    <w:lvl w:ilvl="0" w:tplc="7CCC3C24">
      <w:start w:val="1"/>
      <w:numFmt w:val="bullet"/>
      <w:lvlText w:val=""/>
      <w:lvlJc w:val="left"/>
      <w:pPr>
        <w:tabs>
          <w:tab w:val="num" w:pos="720"/>
        </w:tabs>
        <w:ind w:left="720" w:hanging="360"/>
      </w:pPr>
      <w:rPr>
        <w:rFonts w:ascii="Symbol" w:hAnsi="Symbol" w:hint="default"/>
      </w:rPr>
    </w:lvl>
    <w:lvl w:ilvl="1" w:tplc="B6569A6A" w:tentative="1">
      <w:start w:val="1"/>
      <w:numFmt w:val="bullet"/>
      <w:lvlText w:val=""/>
      <w:lvlJc w:val="left"/>
      <w:pPr>
        <w:tabs>
          <w:tab w:val="num" w:pos="1440"/>
        </w:tabs>
        <w:ind w:left="1440" w:hanging="360"/>
      </w:pPr>
      <w:rPr>
        <w:rFonts w:ascii="Symbol" w:hAnsi="Symbol" w:hint="default"/>
      </w:rPr>
    </w:lvl>
    <w:lvl w:ilvl="2" w:tplc="5EF8AC0E" w:tentative="1">
      <w:start w:val="1"/>
      <w:numFmt w:val="bullet"/>
      <w:lvlText w:val=""/>
      <w:lvlJc w:val="left"/>
      <w:pPr>
        <w:tabs>
          <w:tab w:val="num" w:pos="2160"/>
        </w:tabs>
        <w:ind w:left="2160" w:hanging="360"/>
      </w:pPr>
      <w:rPr>
        <w:rFonts w:ascii="Symbol" w:hAnsi="Symbol" w:hint="default"/>
      </w:rPr>
    </w:lvl>
    <w:lvl w:ilvl="3" w:tplc="01F2DD5C" w:tentative="1">
      <w:start w:val="1"/>
      <w:numFmt w:val="bullet"/>
      <w:lvlText w:val=""/>
      <w:lvlJc w:val="left"/>
      <w:pPr>
        <w:tabs>
          <w:tab w:val="num" w:pos="2880"/>
        </w:tabs>
        <w:ind w:left="2880" w:hanging="360"/>
      </w:pPr>
      <w:rPr>
        <w:rFonts w:ascii="Symbol" w:hAnsi="Symbol" w:hint="default"/>
      </w:rPr>
    </w:lvl>
    <w:lvl w:ilvl="4" w:tplc="92DA3C6E" w:tentative="1">
      <w:start w:val="1"/>
      <w:numFmt w:val="bullet"/>
      <w:lvlText w:val=""/>
      <w:lvlJc w:val="left"/>
      <w:pPr>
        <w:tabs>
          <w:tab w:val="num" w:pos="3600"/>
        </w:tabs>
        <w:ind w:left="3600" w:hanging="360"/>
      </w:pPr>
      <w:rPr>
        <w:rFonts w:ascii="Symbol" w:hAnsi="Symbol" w:hint="default"/>
      </w:rPr>
    </w:lvl>
    <w:lvl w:ilvl="5" w:tplc="A1A014E8" w:tentative="1">
      <w:start w:val="1"/>
      <w:numFmt w:val="bullet"/>
      <w:lvlText w:val=""/>
      <w:lvlJc w:val="left"/>
      <w:pPr>
        <w:tabs>
          <w:tab w:val="num" w:pos="4320"/>
        </w:tabs>
        <w:ind w:left="4320" w:hanging="360"/>
      </w:pPr>
      <w:rPr>
        <w:rFonts w:ascii="Symbol" w:hAnsi="Symbol" w:hint="default"/>
      </w:rPr>
    </w:lvl>
    <w:lvl w:ilvl="6" w:tplc="4BCC2426" w:tentative="1">
      <w:start w:val="1"/>
      <w:numFmt w:val="bullet"/>
      <w:lvlText w:val=""/>
      <w:lvlJc w:val="left"/>
      <w:pPr>
        <w:tabs>
          <w:tab w:val="num" w:pos="5040"/>
        </w:tabs>
        <w:ind w:left="5040" w:hanging="360"/>
      </w:pPr>
      <w:rPr>
        <w:rFonts w:ascii="Symbol" w:hAnsi="Symbol" w:hint="default"/>
      </w:rPr>
    </w:lvl>
    <w:lvl w:ilvl="7" w:tplc="39804ABE" w:tentative="1">
      <w:start w:val="1"/>
      <w:numFmt w:val="bullet"/>
      <w:lvlText w:val=""/>
      <w:lvlJc w:val="left"/>
      <w:pPr>
        <w:tabs>
          <w:tab w:val="num" w:pos="5760"/>
        </w:tabs>
        <w:ind w:left="5760" w:hanging="360"/>
      </w:pPr>
      <w:rPr>
        <w:rFonts w:ascii="Symbol" w:hAnsi="Symbol" w:hint="default"/>
      </w:rPr>
    </w:lvl>
    <w:lvl w:ilvl="8" w:tplc="D50855F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5415198">
    <w:abstractNumId w:val="16"/>
  </w:num>
  <w:num w:numId="2" w16cid:durableId="1597903442">
    <w:abstractNumId w:val="2"/>
  </w:num>
  <w:num w:numId="3" w16cid:durableId="601498739">
    <w:abstractNumId w:val="19"/>
    <w:lvlOverride w:ilvl="0">
      <w:startOverride w:val="1"/>
    </w:lvlOverride>
  </w:num>
  <w:num w:numId="4" w16cid:durableId="1186021061">
    <w:abstractNumId w:val="0"/>
  </w:num>
  <w:num w:numId="5" w16cid:durableId="1822037687">
    <w:abstractNumId w:val="39"/>
  </w:num>
  <w:num w:numId="6" w16cid:durableId="722632392">
    <w:abstractNumId w:val="27"/>
  </w:num>
  <w:num w:numId="7" w16cid:durableId="615913545">
    <w:abstractNumId w:val="31"/>
  </w:num>
  <w:num w:numId="8" w16cid:durableId="2023970010">
    <w:abstractNumId w:val="34"/>
  </w:num>
  <w:num w:numId="9" w16cid:durableId="1722247025">
    <w:abstractNumId w:val="7"/>
  </w:num>
  <w:num w:numId="10" w16cid:durableId="210458402">
    <w:abstractNumId w:val="13"/>
  </w:num>
  <w:num w:numId="11" w16cid:durableId="76750079">
    <w:abstractNumId w:val="5"/>
  </w:num>
  <w:num w:numId="12" w16cid:durableId="966200726">
    <w:abstractNumId w:val="17"/>
  </w:num>
  <w:num w:numId="13" w16cid:durableId="1868717166">
    <w:abstractNumId w:val="3"/>
  </w:num>
  <w:num w:numId="14" w16cid:durableId="1168985641">
    <w:abstractNumId w:val="4"/>
  </w:num>
  <w:num w:numId="15" w16cid:durableId="1293099964">
    <w:abstractNumId w:val="24"/>
  </w:num>
  <w:num w:numId="16" w16cid:durableId="1342780120">
    <w:abstractNumId w:val="22"/>
  </w:num>
  <w:num w:numId="17" w16cid:durableId="1118110605">
    <w:abstractNumId w:val="30"/>
  </w:num>
  <w:num w:numId="18" w16cid:durableId="528375636">
    <w:abstractNumId w:val="6"/>
  </w:num>
  <w:num w:numId="19" w16cid:durableId="1451895210">
    <w:abstractNumId w:val="29"/>
  </w:num>
  <w:num w:numId="20" w16cid:durableId="1357847342">
    <w:abstractNumId w:val="36"/>
  </w:num>
  <w:num w:numId="21" w16cid:durableId="1572618765">
    <w:abstractNumId w:val="1"/>
  </w:num>
  <w:num w:numId="22" w16cid:durableId="1094788039">
    <w:abstractNumId w:val="21"/>
  </w:num>
  <w:num w:numId="23" w16cid:durableId="259417018">
    <w:abstractNumId w:val="11"/>
  </w:num>
  <w:num w:numId="24" w16cid:durableId="1056274298">
    <w:abstractNumId w:val="32"/>
  </w:num>
  <w:num w:numId="25" w16cid:durableId="3482634">
    <w:abstractNumId w:val="26"/>
  </w:num>
  <w:num w:numId="26" w16cid:durableId="113643696">
    <w:abstractNumId w:val="33"/>
  </w:num>
  <w:num w:numId="27" w16cid:durableId="222639695">
    <w:abstractNumId w:val="37"/>
  </w:num>
  <w:num w:numId="28" w16cid:durableId="1815413153">
    <w:abstractNumId w:val="9"/>
  </w:num>
  <w:num w:numId="29" w16cid:durableId="812411139">
    <w:abstractNumId w:val="8"/>
  </w:num>
  <w:num w:numId="30" w16cid:durableId="586429412">
    <w:abstractNumId w:val="14"/>
  </w:num>
  <w:num w:numId="31" w16cid:durableId="1719235867">
    <w:abstractNumId w:val="28"/>
  </w:num>
  <w:num w:numId="32" w16cid:durableId="1568958363">
    <w:abstractNumId w:val="35"/>
  </w:num>
  <w:num w:numId="33" w16cid:durableId="1892840474">
    <w:abstractNumId w:val="23"/>
  </w:num>
  <w:num w:numId="34" w16cid:durableId="372583590">
    <w:abstractNumId w:val="15"/>
  </w:num>
  <w:num w:numId="35" w16cid:durableId="1107577772">
    <w:abstractNumId w:val="20"/>
  </w:num>
  <w:num w:numId="36" w16cid:durableId="1623882812">
    <w:abstractNumId w:val="18"/>
  </w:num>
  <w:num w:numId="37" w16cid:durableId="2044088764">
    <w:abstractNumId w:val="12"/>
  </w:num>
  <w:num w:numId="38" w16cid:durableId="322315076">
    <w:abstractNumId w:val="38"/>
  </w:num>
  <w:num w:numId="39" w16cid:durableId="985355321">
    <w:abstractNumId w:val="25"/>
  </w:num>
  <w:num w:numId="40" w16cid:durableId="1972975659">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CA"/>
    <w:rsid w:val="00000515"/>
    <w:rsid w:val="00000A38"/>
    <w:rsid w:val="00000ECA"/>
    <w:rsid w:val="00000F7F"/>
    <w:rsid w:val="00001298"/>
    <w:rsid w:val="00001375"/>
    <w:rsid w:val="00001935"/>
    <w:rsid w:val="00001B8D"/>
    <w:rsid w:val="00001F79"/>
    <w:rsid w:val="00001FC3"/>
    <w:rsid w:val="0000207D"/>
    <w:rsid w:val="000020E9"/>
    <w:rsid w:val="00002184"/>
    <w:rsid w:val="00002375"/>
    <w:rsid w:val="000024E0"/>
    <w:rsid w:val="0000270A"/>
    <w:rsid w:val="000027E7"/>
    <w:rsid w:val="00002A8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92C"/>
    <w:rsid w:val="00007B4B"/>
    <w:rsid w:val="00007C91"/>
    <w:rsid w:val="00007DD7"/>
    <w:rsid w:val="000101EF"/>
    <w:rsid w:val="00010667"/>
    <w:rsid w:val="00010CEE"/>
    <w:rsid w:val="00010E2B"/>
    <w:rsid w:val="00010E97"/>
    <w:rsid w:val="00010FD1"/>
    <w:rsid w:val="0001117C"/>
    <w:rsid w:val="00011B8F"/>
    <w:rsid w:val="00011D35"/>
    <w:rsid w:val="000124D1"/>
    <w:rsid w:val="00012B5F"/>
    <w:rsid w:val="00012C0D"/>
    <w:rsid w:val="00012D57"/>
    <w:rsid w:val="00012EE9"/>
    <w:rsid w:val="0001314F"/>
    <w:rsid w:val="0001321B"/>
    <w:rsid w:val="0001328A"/>
    <w:rsid w:val="00013639"/>
    <w:rsid w:val="000137BA"/>
    <w:rsid w:val="00013B63"/>
    <w:rsid w:val="00013F64"/>
    <w:rsid w:val="000141F0"/>
    <w:rsid w:val="00014351"/>
    <w:rsid w:val="0001458F"/>
    <w:rsid w:val="00014B91"/>
    <w:rsid w:val="00014CA3"/>
    <w:rsid w:val="00014E0E"/>
    <w:rsid w:val="00014F1A"/>
    <w:rsid w:val="00015231"/>
    <w:rsid w:val="000152FB"/>
    <w:rsid w:val="00015831"/>
    <w:rsid w:val="00015BCB"/>
    <w:rsid w:val="00015CED"/>
    <w:rsid w:val="00015DA0"/>
    <w:rsid w:val="00015FE0"/>
    <w:rsid w:val="000162B2"/>
    <w:rsid w:val="0001638C"/>
    <w:rsid w:val="0001645D"/>
    <w:rsid w:val="000164BB"/>
    <w:rsid w:val="00016680"/>
    <w:rsid w:val="000167A6"/>
    <w:rsid w:val="00016CCA"/>
    <w:rsid w:val="00016DCE"/>
    <w:rsid w:val="00017309"/>
    <w:rsid w:val="00017481"/>
    <w:rsid w:val="00017829"/>
    <w:rsid w:val="00017982"/>
    <w:rsid w:val="0002002A"/>
    <w:rsid w:val="000205C1"/>
    <w:rsid w:val="0002075A"/>
    <w:rsid w:val="000207DF"/>
    <w:rsid w:val="0002085F"/>
    <w:rsid w:val="00020AAA"/>
    <w:rsid w:val="00020C06"/>
    <w:rsid w:val="00020D61"/>
    <w:rsid w:val="00020DDB"/>
    <w:rsid w:val="00020E5E"/>
    <w:rsid w:val="00020F3D"/>
    <w:rsid w:val="00021001"/>
    <w:rsid w:val="0002113C"/>
    <w:rsid w:val="0002130A"/>
    <w:rsid w:val="0002164C"/>
    <w:rsid w:val="00021911"/>
    <w:rsid w:val="000219AF"/>
    <w:rsid w:val="00021C67"/>
    <w:rsid w:val="00021DEC"/>
    <w:rsid w:val="00021F3C"/>
    <w:rsid w:val="00021FB6"/>
    <w:rsid w:val="000221EB"/>
    <w:rsid w:val="0002226E"/>
    <w:rsid w:val="000222F7"/>
    <w:rsid w:val="00022415"/>
    <w:rsid w:val="000231EA"/>
    <w:rsid w:val="000238AD"/>
    <w:rsid w:val="00023967"/>
    <w:rsid w:val="00023C29"/>
    <w:rsid w:val="00023DD0"/>
    <w:rsid w:val="000244F7"/>
    <w:rsid w:val="0002453A"/>
    <w:rsid w:val="00024706"/>
    <w:rsid w:val="00024D64"/>
    <w:rsid w:val="00024E37"/>
    <w:rsid w:val="0002506A"/>
    <w:rsid w:val="0002521C"/>
    <w:rsid w:val="00025358"/>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43B"/>
    <w:rsid w:val="00027653"/>
    <w:rsid w:val="00027828"/>
    <w:rsid w:val="000278B0"/>
    <w:rsid w:val="00027BD4"/>
    <w:rsid w:val="0003008B"/>
    <w:rsid w:val="000300FE"/>
    <w:rsid w:val="000303B9"/>
    <w:rsid w:val="0003057E"/>
    <w:rsid w:val="00030619"/>
    <w:rsid w:val="000307C6"/>
    <w:rsid w:val="000307FD"/>
    <w:rsid w:val="000309E7"/>
    <w:rsid w:val="00030F74"/>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39E"/>
    <w:rsid w:val="0003540B"/>
    <w:rsid w:val="00035574"/>
    <w:rsid w:val="0003571D"/>
    <w:rsid w:val="00035A25"/>
    <w:rsid w:val="00036199"/>
    <w:rsid w:val="000362BD"/>
    <w:rsid w:val="000365A2"/>
    <w:rsid w:val="00036897"/>
    <w:rsid w:val="0003698E"/>
    <w:rsid w:val="00036C45"/>
    <w:rsid w:val="00036F13"/>
    <w:rsid w:val="00036FA7"/>
    <w:rsid w:val="000370B4"/>
    <w:rsid w:val="0003723F"/>
    <w:rsid w:val="000377E3"/>
    <w:rsid w:val="00037A21"/>
    <w:rsid w:val="00037B19"/>
    <w:rsid w:val="00037C2D"/>
    <w:rsid w:val="000402B6"/>
    <w:rsid w:val="000403B2"/>
    <w:rsid w:val="000404F2"/>
    <w:rsid w:val="000406AD"/>
    <w:rsid w:val="00040AAD"/>
    <w:rsid w:val="00040B31"/>
    <w:rsid w:val="00040C15"/>
    <w:rsid w:val="00040CEA"/>
    <w:rsid w:val="000413B8"/>
    <w:rsid w:val="000413F3"/>
    <w:rsid w:val="0004149D"/>
    <w:rsid w:val="000414D1"/>
    <w:rsid w:val="00041553"/>
    <w:rsid w:val="000416DE"/>
    <w:rsid w:val="0004182E"/>
    <w:rsid w:val="00041833"/>
    <w:rsid w:val="000418C8"/>
    <w:rsid w:val="0004198E"/>
    <w:rsid w:val="00041D52"/>
    <w:rsid w:val="00041EC3"/>
    <w:rsid w:val="0004202B"/>
    <w:rsid w:val="000420E0"/>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02"/>
    <w:rsid w:val="000451E5"/>
    <w:rsid w:val="000453F6"/>
    <w:rsid w:val="00045A54"/>
    <w:rsid w:val="00045DD5"/>
    <w:rsid w:val="00045E9A"/>
    <w:rsid w:val="00046242"/>
    <w:rsid w:val="00046739"/>
    <w:rsid w:val="000467AC"/>
    <w:rsid w:val="0004698A"/>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0FFE"/>
    <w:rsid w:val="0005110D"/>
    <w:rsid w:val="00051135"/>
    <w:rsid w:val="000515F7"/>
    <w:rsid w:val="0005164F"/>
    <w:rsid w:val="000516D2"/>
    <w:rsid w:val="00051881"/>
    <w:rsid w:val="000518AF"/>
    <w:rsid w:val="00051C67"/>
    <w:rsid w:val="0005201C"/>
    <w:rsid w:val="000522CE"/>
    <w:rsid w:val="0005241E"/>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0F"/>
    <w:rsid w:val="00055B8E"/>
    <w:rsid w:val="00055BDE"/>
    <w:rsid w:val="00055FC9"/>
    <w:rsid w:val="0005602E"/>
    <w:rsid w:val="00056057"/>
    <w:rsid w:val="000570BC"/>
    <w:rsid w:val="000572A7"/>
    <w:rsid w:val="000572AE"/>
    <w:rsid w:val="00057388"/>
    <w:rsid w:val="000574F0"/>
    <w:rsid w:val="000575EA"/>
    <w:rsid w:val="00057B42"/>
    <w:rsid w:val="00057DF9"/>
    <w:rsid w:val="00057F68"/>
    <w:rsid w:val="00057F6C"/>
    <w:rsid w:val="000603B8"/>
    <w:rsid w:val="000604E6"/>
    <w:rsid w:val="00060586"/>
    <w:rsid w:val="0006090A"/>
    <w:rsid w:val="00060AAF"/>
    <w:rsid w:val="00060AE1"/>
    <w:rsid w:val="00060AEF"/>
    <w:rsid w:val="00060FDB"/>
    <w:rsid w:val="000612C5"/>
    <w:rsid w:val="000613C1"/>
    <w:rsid w:val="000616E1"/>
    <w:rsid w:val="00061BDC"/>
    <w:rsid w:val="00061BF7"/>
    <w:rsid w:val="00061D2A"/>
    <w:rsid w:val="000621A9"/>
    <w:rsid w:val="000621B8"/>
    <w:rsid w:val="0006228E"/>
    <w:rsid w:val="0006263A"/>
    <w:rsid w:val="00062C7E"/>
    <w:rsid w:val="00062CCD"/>
    <w:rsid w:val="00062D34"/>
    <w:rsid w:val="00062D9A"/>
    <w:rsid w:val="00062EB0"/>
    <w:rsid w:val="000631CE"/>
    <w:rsid w:val="00063226"/>
    <w:rsid w:val="00063452"/>
    <w:rsid w:val="00063485"/>
    <w:rsid w:val="00063F57"/>
    <w:rsid w:val="00063FFF"/>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B22"/>
    <w:rsid w:val="00065D64"/>
    <w:rsid w:val="00065D68"/>
    <w:rsid w:val="000667D1"/>
    <w:rsid w:val="00066861"/>
    <w:rsid w:val="00066A7E"/>
    <w:rsid w:val="00066F75"/>
    <w:rsid w:val="00066F91"/>
    <w:rsid w:val="00067087"/>
    <w:rsid w:val="0006709E"/>
    <w:rsid w:val="0006710E"/>
    <w:rsid w:val="000671A1"/>
    <w:rsid w:val="0006739D"/>
    <w:rsid w:val="0006777C"/>
    <w:rsid w:val="00067FE2"/>
    <w:rsid w:val="00070192"/>
    <w:rsid w:val="0007020C"/>
    <w:rsid w:val="0007077B"/>
    <w:rsid w:val="0007118F"/>
    <w:rsid w:val="00071223"/>
    <w:rsid w:val="0007162A"/>
    <w:rsid w:val="000716FB"/>
    <w:rsid w:val="000717DD"/>
    <w:rsid w:val="000719E6"/>
    <w:rsid w:val="00071AB0"/>
    <w:rsid w:val="00071B77"/>
    <w:rsid w:val="00071D89"/>
    <w:rsid w:val="000723CD"/>
    <w:rsid w:val="000728F1"/>
    <w:rsid w:val="0007292B"/>
    <w:rsid w:val="00072AE1"/>
    <w:rsid w:val="00072C93"/>
    <w:rsid w:val="00072E75"/>
    <w:rsid w:val="00072EE6"/>
    <w:rsid w:val="00072EFA"/>
    <w:rsid w:val="00072FF7"/>
    <w:rsid w:val="000731EA"/>
    <w:rsid w:val="0007327C"/>
    <w:rsid w:val="0007337F"/>
    <w:rsid w:val="0007357E"/>
    <w:rsid w:val="00073687"/>
    <w:rsid w:val="00073785"/>
    <w:rsid w:val="00073840"/>
    <w:rsid w:val="00073974"/>
    <w:rsid w:val="00073AE9"/>
    <w:rsid w:val="00073F51"/>
    <w:rsid w:val="00073F71"/>
    <w:rsid w:val="00073FB8"/>
    <w:rsid w:val="00074038"/>
    <w:rsid w:val="0007406A"/>
    <w:rsid w:val="0007413F"/>
    <w:rsid w:val="000741B3"/>
    <w:rsid w:val="0007427E"/>
    <w:rsid w:val="00074375"/>
    <w:rsid w:val="000743A0"/>
    <w:rsid w:val="00074A9E"/>
    <w:rsid w:val="00074B9B"/>
    <w:rsid w:val="00074BF5"/>
    <w:rsid w:val="000752CD"/>
    <w:rsid w:val="00075680"/>
    <w:rsid w:val="00075999"/>
    <w:rsid w:val="00075AB6"/>
    <w:rsid w:val="00075CCF"/>
    <w:rsid w:val="000760D6"/>
    <w:rsid w:val="0007621A"/>
    <w:rsid w:val="0007631D"/>
    <w:rsid w:val="00076408"/>
    <w:rsid w:val="00076608"/>
    <w:rsid w:val="00076759"/>
    <w:rsid w:val="000769BB"/>
    <w:rsid w:val="00076C6C"/>
    <w:rsid w:val="00077073"/>
    <w:rsid w:val="000773F8"/>
    <w:rsid w:val="00077571"/>
    <w:rsid w:val="00077EA0"/>
    <w:rsid w:val="00077F78"/>
    <w:rsid w:val="00080068"/>
    <w:rsid w:val="0008022A"/>
    <w:rsid w:val="00080418"/>
    <w:rsid w:val="000805B2"/>
    <w:rsid w:val="00080D74"/>
    <w:rsid w:val="00080DAD"/>
    <w:rsid w:val="00081309"/>
    <w:rsid w:val="00081359"/>
    <w:rsid w:val="00081383"/>
    <w:rsid w:val="00082166"/>
    <w:rsid w:val="0008254C"/>
    <w:rsid w:val="000826FF"/>
    <w:rsid w:val="00082A49"/>
    <w:rsid w:val="00082C90"/>
    <w:rsid w:val="000832D0"/>
    <w:rsid w:val="00083322"/>
    <w:rsid w:val="00083559"/>
    <w:rsid w:val="00083561"/>
    <w:rsid w:val="00083684"/>
    <w:rsid w:val="00083840"/>
    <w:rsid w:val="0008399B"/>
    <w:rsid w:val="00083ABE"/>
    <w:rsid w:val="00083D0E"/>
    <w:rsid w:val="00084255"/>
    <w:rsid w:val="000846E2"/>
    <w:rsid w:val="00084D1D"/>
    <w:rsid w:val="00084D3C"/>
    <w:rsid w:val="00084FCD"/>
    <w:rsid w:val="000850B1"/>
    <w:rsid w:val="00085239"/>
    <w:rsid w:val="0008532F"/>
    <w:rsid w:val="00085405"/>
    <w:rsid w:val="00085620"/>
    <w:rsid w:val="00085A66"/>
    <w:rsid w:val="00085DA3"/>
    <w:rsid w:val="00085F08"/>
    <w:rsid w:val="000862BA"/>
    <w:rsid w:val="000862F6"/>
    <w:rsid w:val="00086918"/>
    <w:rsid w:val="00086965"/>
    <w:rsid w:val="00086B50"/>
    <w:rsid w:val="00086C4D"/>
    <w:rsid w:val="00086C51"/>
    <w:rsid w:val="00086D96"/>
    <w:rsid w:val="00087350"/>
    <w:rsid w:val="000874D1"/>
    <w:rsid w:val="0008760B"/>
    <w:rsid w:val="0008782D"/>
    <w:rsid w:val="00087965"/>
    <w:rsid w:val="00087CF3"/>
    <w:rsid w:val="00087E29"/>
    <w:rsid w:val="0009037D"/>
    <w:rsid w:val="00090394"/>
    <w:rsid w:val="00090573"/>
    <w:rsid w:val="00090AB9"/>
    <w:rsid w:val="00091896"/>
    <w:rsid w:val="00091A51"/>
    <w:rsid w:val="00091B15"/>
    <w:rsid w:val="00091C98"/>
    <w:rsid w:val="0009204C"/>
    <w:rsid w:val="000921E3"/>
    <w:rsid w:val="00092775"/>
    <w:rsid w:val="00092A3D"/>
    <w:rsid w:val="00092CF9"/>
    <w:rsid w:val="00092E3E"/>
    <w:rsid w:val="00092E9A"/>
    <w:rsid w:val="000931C3"/>
    <w:rsid w:val="00093566"/>
    <w:rsid w:val="0009385B"/>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709B"/>
    <w:rsid w:val="000970D0"/>
    <w:rsid w:val="0009720E"/>
    <w:rsid w:val="000973DB"/>
    <w:rsid w:val="000973EC"/>
    <w:rsid w:val="000976AB"/>
    <w:rsid w:val="00097711"/>
    <w:rsid w:val="000979F0"/>
    <w:rsid w:val="00097AE8"/>
    <w:rsid w:val="00097CB9"/>
    <w:rsid w:val="00097E09"/>
    <w:rsid w:val="000A02DC"/>
    <w:rsid w:val="000A05B5"/>
    <w:rsid w:val="000A0687"/>
    <w:rsid w:val="000A09A2"/>
    <w:rsid w:val="000A0CA1"/>
    <w:rsid w:val="000A0CC6"/>
    <w:rsid w:val="000A0E99"/>
    <w:rsid w:val="000A0EAD"/>
    <w:rsid w:val="000A0FC8"/>
    <w:rsid w:val="000A108B"/>
    <w:rsid w:val="000A1290"/>
    <w:rsid w:val="000A134F"/>
    <w:rsid w:val="000A1AD3"/>
    <w:rsid w:val="000A1C3C"/>
    <w:rsid w:val="000A1D49"/>
    <w:rsid w:val="000A23E5"/>
    <w:rsid w:val="000A2502"/>
    <w:rsid w:val="000A26E4"/>
    <w:rsid w:val="000A2D70"/>
    <w:rsid w:val="000A2E24"/>
    <w:rsid w:val="000A2F51"/>
    <w:rsid w:val="000A30DE"/>
    <w:rsid w:val="000A3132"/>
    <w:rsid w:val="000A31F7"/>
    <w:rsid w:val="000A338A"/>
    <w:rsid w:val="000A3947"/>
    <w:rsid w:val="000A3ACB"/>
    <w:rsid w:val="000A3BBB"/>
    <w:rsid w:val="000A3C3A"/>
    <w:rsid w:val="000A3E1B"/>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F12"/>
    <w:rsid w:val="000A769E"/>
    <w:rsid w:val="000A77FD"/>
    <w:rsid w:val="000A7B65"/>
    <w:rsid w:val="000A7C88"/>
    <w:rsid w:val="000B02C2"/>
    <w:rsid w:val="000B0372"/>
    <w:rsid w:val="000B081C"/>
    <w:rsid w:val="000B0E8D"/>
    <w:rsid w:val="000B10AB"/>
    <w:rsid w:val="000B10E2"/>
    <w:rsid w:val="000B1365"/>
    <w:rsid w:val="000B14D1"/>
    <w:rsid w:val="000B1658"/>
    <w:rsid w:val="000B17D6"/>
    <w:rsid w:val="000B1A18"/>
    <w:rsid w:val="000B1CD3"/>
    <w:rsid w:val="000B1D40"/>
    <w:rsid w:val="000B24EF"/>
    <w:rsid w:val="000B256B"/>
    <w:rsid w:val="000B25BE"/>
    <w:rsid w:val="000B27A6"/>
    <w:rsid w:val="000B32D4"/>
    <w:rsid w:val="000B3875"/>
    <w:rsid w:val="000B38DA"/>
    <w:rsid w:val="000B38E4"/>
    <w:rsid w:val="000B3946"/>
    <w:rsid w:val="000B397C"/>
    <w:rsid w:val="000B3B53"/>
    <w:rsid w:val="000B3DE7"/>
    <w:rsid w:val="000B3F37"/>
    <w:rsid w:val="000B43D2"/>
    <w:rsid w:val="000B46F3"/>
    <w:rsid w:val="000B4788"/>
    <w:rsid w:val="000B47B5"/>
    <w:rsid w:val="000B4949"/>
    <w:rsid w:val="000B49D7"/>
    <w:rsid w:val="000B49E5"/>
    <w:rsid w:val="000B4B57"/>
    <w:rsid w:val="000B4BE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D5E"/>
    <w:rsid w:val="000C0094"/>
    <w:rsid w:val="000C0279"/>
    <w:rsid w:val="000C05EF"/>
    <w:rsid w:val="000C06AA"/>
    <w:rsid w:val="000C08ED"/>
    <w:rsid w:val="000C10EC"/>
    <w:rsid w:val="000C133A"/>
    <w:rsid w:val="000C1545"/>
    <w:rsid w:val="000C1DBD"/>
    <w:rsid w:val="000C1DC8"/>
    <w:rsid w:val="000C1EDB"/>
    <w:rsid w:val="000C200B"/>
    <w:rsid w:val="000C23AF"/>
    <w:rsid w:val="000C240A"/>
    <w:rsid w:val="000C2641"/>
    <w:rsid w:val="000C2781"/>
    <w:rsid w:val="000C27A3"/>
    <w:rsid w:val="000C2D44"/>
    <w:rsid w:val="000C2DE1"/>
    <w:rsid w:val="000C2E7E"/>
    <w:rsid w:val="000C33AA"/>
    <w:rsid w:val="000C36D2"/>
    <w:rsid w:val="000C3748"/>
    <w:rsid w:val="000C393F"/>
    <w:rsid w:val="000C396B"/>
    <w:rsid w:val="000C3C38"/>
    <w:rsid w:val="000C3DF6"/>
    <w:rsid w:val="000C4065"/>
    <w:rsid w:val="000C4137"/>
    <w:rsid w:val="000C4193"/>
    <w:rsid w:val="000C4538"/>
    <w:rsid w:val="000C486F"/>
    <w:rsid w:val="000C4C76"/>
    <w:rsid w:val="000C4F9F"/>
    <w:rsid w:val="000C50B7"/>
    <w:rsid w:val="000C51FE"/>
    <w:rsid w:val="000C52E4"/>
    <w:rsid w:val="000C5759"/>
    <w:rsid w:val="000C5C2C"/>
    <w:rsid w:val="000C5E7D"/>
    <w:rsid w:val="000C60A6"/>
    <w:rsid w:val="000C673C"/>
    <w:rsid w:val="000C69F8"/>
    <w:rsid w:val="000C6A01"/>
    <w:rsid w:val="000C6C9C"/>
    <w:rsid w:val="000C6D7C"/>
    <w:rsid w:val="000C711B"/>
    <w:rsid w:val="000C71D9"/>
    <w:rsid w:val="000C77C2"/>
    <w:rsid w:val="000C77C6"/>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AE0"/>
    <w:rsid w:val="000D2CDA"/>
    <w:rsid w:val="000D33FE"/>
    <w:rsid w:val="000D362A"/>
    <w:rsid w:val="000D3637"/>
    <w:rsid w:val="000D37FA"/>
    <w:rsid w:val="000D389E"/>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4E17"/>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6FE1"/>
    <w:rsid w:val="000D7064"/>
    <w:rsid w:val="000D71D5"/>
    <w:rsid w:val="000D7268"/>
    <w:rsid w:val="000D7454"/>
    <w:rsid w:val="000D762B"/>
    <w:rsid w:val="000D7783"/>
    <w:rsid w:val="000D7AD9"/>
    <w:rsid w:val="000D7BE0"/>
    <w:rsid w:val="000D7C6D"/>
    <w:rsid w:val="000D7CB1"/>
    <w:rsid w:val="000E011D"/>
    <w:rsid w:val="000E01A9"/>
    <w:rsid w:val="000E01B0"/>
    <w:rsid w:val="000E0281"/>
    <w:rsid w:val="000E029A"/>
    <w:rsid w:val="000E03CF"/>
    <w:rsid w:val="000E03F5"/>
    <w:rsid w:val="000E0549"/>
    <w:rsid w:val="000E0950"/>
    <w:rsid w:val="000E0D89"/>
    <w:rsid w:val="000E1003"/>
    <w:rsid w:val="000E115F"/>
    <w:rsid w:val="000E14B9"/>
    <w:rsid w:val="000E1608"/>
    <w:rsid w:val="000E182B"/>
    <w:rsid w:val="000E19D4"/>
    <w:rsid w:val="000E1A62"/>
    <w:rsid w:val="000E1C73"/>
    <w:rsid w:val="000E1E8E"/>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84"/>
    <w:rsid w:val="000E3FAB"/>
    <w:rsid w:val="000E40C3"/>
    <w:rsid w:val="000E4C9B"/>
    <w:rsid w:val="000E4D01"/>
    <w:rsid w:val="000E4D3D"/>
    <w:rsid w:val="000E4EC1"/>
    <w:rsid w:val="000E53F9"/>
    <w:rsid w:val="000E5830"/>
    <w:rsid w:val="000E5C07"/>
    <w:rsid w:val="000E5C4E"/>
    <w:rsid w:val="000E5C8E"/>
    <w:rsid w:val="000E5CA5"/>
    <w:rsid w:val="000E5E3A"/>
    <w:rsid w:val="000E5E67"/>
    <w:rsid w:val="000E62A2"/>
    <w:rsid w:val="000E65A7"/>
    <w:rsid w:val="000E6635"/>
    <w:rsid w:val="000E6BAF"/>
    <w:rsid w:val="000E6EED"/>
    <w:rsid w:val="000E6F62"/>
    <w:rsid w:val="000E7197"/>
    <w:rsid w:val="000E7269"/>
    <w:rsid w:val="000E7A21"/>
    <w:rsid w:val="000E7BF2"/>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F98"/>
    <w:rsid w:val="000F20CD"/>
    <w:rsid w:val="000F222F"/>
    <w:rsid w:val="000F28B0"/>
    <w:rsid w:val="000F2965"/>
    <w:rsid w:val="000F2CA6"/>
    <w:rsid w:val="000F2D09"/>
    <w:rsid w:val="000F315B"/>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CE2"/>
    <w:rsid w:val="000F6764"/>
    <w:rsid w:val="000F6799"/>
    <w:rsid w:val="000F6881"/>
    <w:rsid w:val="000F68F1"/>
    <w:rsid w:val="000F6C32"/>
    <w:rsid w:val="000F6D86"/>
    <w:rsid w:val="000F6F28"/>
    <w:rsid w:val="000F6FA4"/>
    <w:rsid w:val="000F715F"/>
    <w:rsid w:val="000F73BD"/>
    <w:rsid w:val="000F7724"/>
    <w:rsid w:val="000F7BEC"/>
    <w:rsid w:val="000F7CAD"/>
    <w:rsid w:val="00100097"/>
    <w:rsid w:val="001000E9"/>
    <w:rsid w:val="00100161"/>
    <w:rsid w:val="00100169"/>
    <w:rsid w:val="0010030F"/>
    <w:rsid w:val="00100648"/>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57E"/>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728"/>
    <w:rsid w:val="0011190B"/>
    <w:rsid w:val="00111AD9"/>
    <w:rsid w:val="00111C1B"/>
    <w:rsid w:val="0011230B"/>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90"/>
    <w:rsid w:val="001147B8"/>
    <w:rsid w:val="00114949"/>
    <w:rsid w:val="00114C5E"/>
    <w:rsid w:val="00114E61"/>
    <w:rsid w:val="00114EA7"/>
    <w:rsid w:val="00114F67"/>
    <w:rsid w:val="0011536C"/>
    <w:rsid w:val="001155F1"/>
    <w:rsid w:val="00115716"/>
    <w:rsid w:val="0011584C"/>
    <w:rsid w:val="0011630F"/>
    <w:rsid w:val="00116339"/>
    <w:rsid w:val="00116468"/>
    <w:rsid w:val="00116A2D"/>
    <w:rsid w:val="00116AA7"/>
    <w:rsid w:val="00116DEF"/>
    <w:rsid w:val="00116E5F"/>
    <w:rsid w:val="001175E0"/>
    <w:rsid w:val="001175EF"/>
    <w:rsid w:val="00117677"/>
    <w:rsid w:val="00117957"/>
    <w:rsid w:val="00117C78"/>
    <w:rsid w:val="001201EA"/>
    <w:rsid w:val="00120230"/>
    <w:rsid w:val="001203DB"/>
    <w:rsid w:val="00120491"/>
    <w:rsid w:val="0012079F"/>
    <w:rsid w:val="001207F3"/>
    <w:rsid w:val="00120974"/>
    <w:rsid w:val="00120C13"/>
    <w:rsid w:val="00120C34"/>
    <w:rsid w:val="00121769"/>
    <w:rsid w:val="00121C6D"/>
    <w:rsid w:val="00121E1A"/>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582"/>
    <w:rsid w:val="0012467D"/>
    <w:rsid w:val="001246EC"/>
    <w:rsid w:val="001249D7"/>
    <w:rsid w:val="001249FC"/>
    <w:rsid w:val="00124B85"/>
    <w:rsid w:val="00124D25"/>
    <w:rsid w:val="00124E10"/>
    <w:rsid w:val="00124E6F"/>
    <w:rsid w:val="00124FCD"/>
    <w:rsid w:val="00125054"/>
    <w:rsid w:val="00125078"/>
    <w:rsid w:val="001251EA"/>
    <w:rsid w:val="00125256"/>
    <w:rsid w:val="001252FE"/>
    <w:rsid w:val="001255A6"/>
    <w:rsid w:val="0012569A"/>
    <w:rsid w:val="0012591B"/>
    <w:rsid w:val="00125CC1"/>
    <w:rsid w:val="00125D34"/>
    <w:rsid w:val="0012636F"/>
    <w:rsid w:val="00126657"/>
    <w:rsid w:val="001268D1"/>
    <w:rsid w:val="00126ABB"/>
    <w:rsid w:val="00126BC8"/>
    <w:rsid w:val="00127270"/>
    <w:rsid w:val="00127460"/>
    <w:rsid w:val="001274AC"/>
    <w:rsid w:val="001275E6"/>
    <w:rsid w:val="001279AC"/>
    <w:rsid w:val="00127BC5"/>
    <w:rsid w:val="00127DE2"/>
    <w:rsid w:val="00127F28"/>
    <w:rsid w:val="0013016D"/>
    <w:rsid w:val="00130503"/>
    <w:rsid w:val="00130714"/>
    <w:rsid w:val="001308F5"/>
    <w:rsid w:val="00130952"/>
    <w:rsid w:val="00130953"/>
    <w:rsid w:val="00130BBD"/>
    <w:rsid w:val="00130E8B"/>
    <w:rsid w:val="00130FF3"/>
    <w:rsid w:val="00131683"/>
    <w:rsid w:val="0013173A"/>
    <w:rsid w:val="00131AC6"/>
    <w:rsid w:val="00131E9D"/>
    <w:rsid w:val="001321CE"/>
    <w:rsid w:val="001322B0"/>
    <w:rsid w:val="00132665"/>
    <w:rsid w:val="00132671"/>
    <w:rsid w:val="00132767"/>
    <w:rsid w:val="00132917"/>
    <w:rsid w:val="00132E89"/>
    <w:rsid w:val="0013334C"/>
    <w:rsid w:val="00133BD1"/>
    <w:rsid w:val="00133CAB"/>
    <w:rsid w:val="00133EBD"/>
    <w:rsid w:val="00133F00"/>
    <w:rsid w:val="00134026"/>
    <w:rsid w:val="00134164"/>
    <w:rsid w:val="001342B9"/>
    <w:rsid w:val="0013466A"/>
    <w:rsid w:val="001346D4"/>
    <w:rsid w:val="001348B8"/>
    <w:rsid w:val="00134CAD"/>
    <w:rsid w:val="00134DD8"/>
    <w:rsid w:val="00135015"/>
    <w:rsid w:val="00135095"/>
    <w:rsid w:val="00135176"/>
    <w:rsid w:val="00135315"/>
    <w:rsid w:val="0013531B"/>
    <w:rsid w:val="00135517"/>
    <w:rsid w:val="00135829"/>
    <w:rsid w:val="00135884"/>
    <w:rsid w:val="001358A7"/>
    <w:rsid w:val="001358C7"/>
    <w:rsid w:val="001358F4"/>
    <w:rsid w:val="00135A9B"/>
    <w:rsid w:val="00135EA7"/>
    <w:rsid w:val="0013612A"/>
    <w:rsid w:val="00136966"/>
    <w:rsid w:val="00136998"/>
    <w:rsid w:val="00136AAD"/>
    <w:rsid w:val="001371B6"/>
    <w:rsid w:val="00137280"/>
    <w:rsid w:val="00137288"/>
    <w:rsid w:val="00137367"/>
    <w:rsid w:val="00137480"/>
    <w:rsid w:val="001375B9"/>
    <w:rsid w:val="00137612"/>
    <w:rsid w:val="001376F7"/>
    <w:rsid w:val="00137873"/>
    <w:rsid w:val="00137C65"/>
    <w:rsid w:val="0014005B"/>
    <w:rsid w:val="001404DE"/>
    <w:rsid w:val="001405D0"/>
    <w:rsid w:val="00140608"/>
    <w:rsid w:val="0014073C"/>
    <w:rsid w:val="00140762"/>
    <w:rsid w:val="00140794"/>
    <w:rsid w:val="00140825"/>
    <w:rsid w:val="0014086C"/>
    <w:rsid w:val="00140954"/>
    <w:rsid w:val="00140A58"/>
    <w:rsid w:val="00140D74"/>
    <w:rsid w:val="00140E5E"/>
    <w:rsid w:val="001410AA"/>
    <w:rsid w:val="001410F1"/>
    <w:rsid w:val="0014184F"/>
    <w:rsid w:val="001418FE"/>
    <w:rsid w:val="00141B0C"/>
    <w:rsid w:val="00141E46"/>
    <w:rsid w:val="00141ED1"/>
    <w:rsid w:val="00141F72"/>
    <w:rsid w:val="0014206B"/>
    <w:rsid w:val="00142076"/>
    <w:rsid w:val="00142093"/>
    <w:rsid w:val="001421EA"/>
    <w:rsid w:val="00142373"/>
    <w:rsid w:val="00142387"/>
    <w:rsid w:val="00142A1E"/>
    <w:rsid w:val="00142D69"/>
    <w:rsid w:val="00142E42"/>
    <w:rsid w:val="00143153"/>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5008F"/>
    <w:rsid w:val="001504B9"/>
    <w:rsid w:val="0015051D"/>
    <w:rsid w:val="001505F6"/>
    <w:rsid w:val="001508E1"/>
    <w:rsid w:val="001509A7"/>
    <w:rsid w:val="00150E6C"/>
    <w:rsid w:val="00151070"/>
    <w:rsid w:val="001510ED"/>
    <w:rsid w:val="001511C2"/>
    <w:rsid w:val="001517AB"/>
    <w:rsid w:val="00151805"/>
    <w:rsid w:val="00151897"/>
    <w:rsid w:val="00151ACD"/>
    <w:rsid w:val="00151B79"/>
    <w:rsid w:val="00151CF3"/>
    <w:rsid w:val="00152066"/>
    <w:rsid w:val="001520D9"/>
    <w:rsid w:val="00152374"/>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D5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82"/>
    <w:rsid w:val="001630E4"/>
    <w:rsid w:val="00163620"/>
    <w:rsid w:val="0016368F"/>
    <w:rsid w:val="001639BC"/>
    <w:rsid w:val="00163AED"/>
    <w:rsid w:val="00163AFC"/>
    <w:rsid w:val="00163C9A"/>
    <w:rsid w:val="001645D0"/>
    <w:rsid w:val="00164646"/>
    <w:rsid w:val="001647FA"/>
    <w:rsid w:val="00165137"/>
    <w:rsid w:val="001652D1"/>
    <w:rsid w:val="001652DD"/>
    <w:rsid w:val="001660C2"/>
    <w:rsid w:val="00166103"/>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528"/>
    <w:rsid w:val="00171661"/>
    <w:rsid w:val="001717CC"/>
    <w:rsid w:val="00171999"/>
    <w:rsid w:val="00171B5E"/>
    <w:rsid w:val="00171BC2"/>
    <w:rsid w:val="00171C60"/>
    <w:rsid w:val="00171D7E"/>
    <w:rsid w:val="00171F14"/>
    <w:rsid w:val="00171F1C"/>
    <w:rsid w:val="00171F92"/>
    <w:rsid w:val="001722A6"/>
    <w:rsid w:val="001722D4"/>
    <w:rsid w:val="0017239A"/>
    <w:rsid w:val="0017245A"/>
    <w:rsid w:val="00172984"/>
    <w:rsid w:val="001729E1"/>
    <w:rsid w:val="00172A80"/>
    <w:rsid w:val="00172AD3"/>
    <w:rsid w:val="00172B61"/>
    <w:rsid w:val="00172C20"/>
    <w:rsid w:val="00173098"/>
    <w:rsid w:val="00173308"/>
    <w:rsid w:val="001733EF"/>
    <w:rsid w:val="001734AF"/>
    <w:rsid w:val="001738A5"/>
    <w:rsid w:val="00173931"/>
    <w:rsid w:val="00173935"/>
    <w:rsid w:val="00173A00"/>
    <w:rsid w:val="00173D38"/>
    <w:rsid w:val="001747B6"/>
    <w:rsid w:val="00174DDB"/>
    <w:rsid w:val="00175009"/>
    <w:rsid w:val="001750D9"/>
    <w:rsid w:val="00175187"/>
    <w:rsid w:val="001751E9"/>
    <w:rsid w:val="001752EC"/>
    <w:rsid w:val="0017548A"/>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5F8"/>
    <w:rsid w:val="001806A9"/>
    <w:rsid w:val="0018074B"/>
    <w:rsid w:val="00180860"/>
    <w:rsid w:val="0018087F"/>
    <w:rsid w:val="00180ADC"/>
    <w:rsid w:val="00180D33"/>
    <w:rsid w:val="00180D96"/>
    <w:rsid w:val="00180E60"/>
    <w:rsid w:val="0018101E"/>
    <w:rsid w:val="0018136A"/>
    <w:rsid w:val="001815BF"/>
    <w:rsid w:val="001816F4"/>
    <w:rsid w:val="001817BA"/>
    <w:rsid w:val="00181B3A"/>
    <w:rsid w:val="00181D06"/>
    <w:rsid w:val="001820B2"/>
    <w:rsid w:val="001821E9"/>
    <w:rsid w:val="00182313"/>
    <w:rsid w:val="0018246F"/>
    <w:rsid w:val="00182512"/>
    <w:rsid w:val="00182518"/>
    <w:rsid w:val="00182624"/>
    <w:rsid w:val="00182718"/>
    <w:rsid w:val="00182FBF"/>
    <w:rsid w:val="001836DF"/>
    <w:rsid w:val="00183B02"/>
    <w:rsid w:val="00183CB7"/>
    <w:rsid w:val="00183CC6"/>
    <w:rsid w:val="00183F11"/>
    <w:rsid w:val="001840F5"/>
    <w:rsid w:val="001842CC"/>
    <w:rsid w:val="001843A6"/>
    <w:rsid w:val="00184A29"/>
    <w:rsid w:val="00184DAB"/>
    <w:rsid w:val="00184F51"/>
    <w:rsid w:val="001851C7"/>
    <w:rsid w:val="00185257"/>
    <w:rsid w:val="001857CB"/>
    <w:rsid w:val="00185E59"/>
    <w:rsid w:val="00185F10"/>
    <w:rsid w:val="00185FDA"/>
    <w:rsid w:val="00186111"/>
    <w:rsid w:val="00186395"/>
    <w:rsid w:val="001863E3"/>
    <w:rsid w:val="0018695F"/>
    <w:rsid w:val="00186B4D"/>
    <w:rsid w:val="00186F7B"/>
    <w:rsid w:val="001870C7"/>
    <w:rsid w:val="0018714F"/>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91"/>
    <w:rsid w:val="001915F8"/>
    <w:rsid w:val="00191727"/>
    <w:rsid w:val="00191817"/>
    <w:rsid w:val="00191EBF"/>
    <w:rsid w:val="00191F47"/>
    <w:rsid w:val="001920F6"/>
    <w:rsid w:val="00192338"/>
    <w:rsid w:val="00192589"/>
    <w:rsid w:val="001925E5"/>
    <w:rsid w:val="00192782"/>
    <w:rsid w:val="001927AF"/>
    <w:rsid w:val="0019282D"/>
    <w:rsid w:val="001929F7"/>
    <w:rsid w:val="00192A30"/>
    <w:rsid w:val="00192DBA"/>
    <w:rsid w:val="00193987"/>
    <w:rsid w:val="00193DD7"/>
    <w:rsid w:val="00193EC1"/>
    <w:rsid w:val="001942D5"/>
    <w:rsid w:val="00194955"/>
    <w:rsid w:val="00194B8B"/>
    <w:rsid w:val="0019573B"/>
    <w:rsid w:val="001957D8"/>
    <w:rsid w:val="0019592C"/>
    <w:rsid w:val="001959BB"/>
    <w:rsid w:val="00195DD8"/>
    <w:rsid w:val="00196085"/>
    <w:rsid w:val="001965EA"/>
    <w:rsid w:val="00196683"/>
    <w:rsid w:val="00196700"/>
    <w:rsid w:val="001967FB"/>
    <w:rsid w:val="00196B6B"/>
    <w:rsid w:val="00196B90"/>
    <w:rsid w:val="00196DE8"/>
    <w:rsid w:val="00196FBB"/>
    <w:rsid w:val="00196FF4"/>
    <w:rsid w:val="0019734F"/>
    <w:rsid w:val="00197634"/>
    <w:rsid w:val="00197D98"/>
    <w:rsid w:val="001A0135"/>
    <w:rsid w:val="001A0303"/>
    <w:rsid w:val="001A03BC"/>
    <w:rsid w:val="001A0676"/>
    <w:rsid w:val="001A067A"/>
    <w:rsid w:val="001A06C8"/>
    <w:rsid w:val="001A06E0"/>
    <w:rsid w:val="001A0A15"/>
    <w:rsid w:val="001A0B8C"/>
    <w:rsid w:val="001A0D38"/>
    <w:rsid w:val="001A1337"/>
    <w:rsid w:val="001A2939"/>
    <w:rsid w:val="001A2A71"/>
    <w:rsid w:val="001A2E87"/>
    <w:rsid w:val="001A2FD5"/>
    <w:rsid w:val="001A3037"/>
    <w:rsid w:val="001A30FB"/>
    <w:rsid w:val="001A31B6"/>
    <w:rsid w:val="001A3428"/>
    <w:rsid w:val="001A36CF"/>
    <w:rsid w:val="001A3909"/>
    <w:rsid w:val="001A3923"/>
    <w:rsid w:val="001A3974"/>
    <w:rsid w:val="001A3B65"/>
    <w:rsid w:val="001A3F0F"/>
    <w:rsid w:val="001A3F7A"/>
    <w:rsid w:val="001A3FA5"/>
    <w:rsid w:val="001A451B"/>
    <w:rsid w:val="001A4658"/>
    <w:rsid w:val="001A4ED8"/>
    <w:rsid w:val="001A4EDF"/>
    <w:rsid w:val="001A5484"/>
    <w:rsid w:val="001A58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D84"/>
    <w:rsid w:val="001B0EE5"/>
    <w:rsid w:val="001B1565"/>
    <w:rsid w:val="001B19DD"/>
    <w:rsid w:val="001B1BC6"/>
    <w:rsid w:val="001B1D77"/>
    <w:rsid w:val="001B1DE7"/>
    <w:rsid w:val="001B2340"/>
    <w:rsid w:val="001B2850"/>
    <w:rsid w:val="001B2993"/>
    <w:rsid w:val="001B2B67"/>
    <w:rsid w:val="001B2C18"/>
    <w:rsid w:val="001B35C1"/>
    <w:rsid w:val="001B3754"/>
    <w:rsid w:val="001B3A04"/>
    <w:rsid w:val="001B3A10"/>
    <w:rsid w:val="001B3C5A"/>
    <w:rsid w:val="001B41EF"/>
    <w:rsid w:val="001B4247"/>
    <w:rsid w:val="001B4371"/>
    <w:rsid w:val="001B44B8"/>
    <w:rsid w:val="001B49D5"/>
    <w:rsid w:val="001B5058"/>
    <w:rsid w:val="001B5332"/>
    <w:rsid w:val="001B54E9"/>
    <w:rsid w:val="001B55DE"/>
    <w:rsid w:val="001B55F0"/>
    <w:rsid w:val="001B5732"/>
    <w:rsid w:val="001B5D58"/>
    <w:rsid w:val="001B6546"/>
    <w:rsid w:val="001B68B8"/>
    <w:rsid w:val="001B6A3D"/>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1E62"/>
    <w:rsid w:val="001C211D"/>
    <w:rsid w:val="001C2635"/>
    <w:rsid w:val="001C2715"/>
    <w:rsid w:val="001C2786"/>
    <w:rsid w:val="001C2A8B"/>
    <w:rsid w:val="001C2B74"/>
    <w:rsid w:val="001C2C08"/>
    <w:rsid w:val="001C3434"/>
    <w:rsid w:val="001C344C"/>
    <w:rsid w:val="001C3474"/>
    <w:rsid w:val="001C3512"/>
    <w:rsid w:val="001C36F2"/>
    <w:rsid w:val="001C3C36"/>
    <w:rsid w:val="001C3CA7"/>
    <w:rsid w:val="001C3DC6"/>
    <w:rsid w:val="001C3E02"/>
    <w:rsid w:val="001C43B9"/>
    <w:rsid w:val="001C44B7"/>
    <w:rsid w:val="001C458D"/>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C14"/>
    <w:rsid w:val="001C7139"/>
    <w:rsid w:val="001C713C"/>
    <w:rsid w:val="001C7374"/>
    <w:rsid w:val="001C73AB"/>
    <w:rsid w:val="001C7539"/>
    <w:rsid w:val="001C753D"/>
    <w:rsid w:val="001C7A0D"/>
    <w:rsid w:val="001C7D91"/>
    <w:rsid w:val="001C7F47"/>
    <w:rsid w:val="001C7FBA"/>
    <w:rsid w:val="001D004B"/>
    <w:rsid w:val="001D006C"/>
    <w:rsid w:val="001D056C"/>
    <w:rsid w:val="001D0578"/>
    <w:rsid w:val="001D0593"/>
    <w:rsid w:val="001D0777"/>
    <w:rsid w:val="001D0A5B"/>
    <w:rsid w:val="001D0D7C"/>
    <w:rsid w:val="001D1258"/>
    <w:rsid w:val="001D125F"/>
    <w:rsid w:val="001D1463"/>
    <w:rsid w:val="001D19F8"/>
    <w:rsid w:val="001D1BA5"/>
    <w:rsid w:val="001D1BCE"/>
    <w:rsid w:val="001D1C2E"/>
    <w:rsid w:val="001D1CFF"/>
    <w:rsid w:val="001D1EFC"/>
    <w:rsid w:val="001D1FBB"/>
    <w:rsid w:val="001D262A"/>
    <w:rsid w:val="001D293D"/>
    <w:rsid w:val="001D2ACE"/>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F0"/>
    <w:rsid w:val="001D4CE8"/>
    <w:rsid w:val="001D4E72"/>
    <w:rsid w:val="001D4ED4"/>
    <w:rsid w:val="001D4F24"/>
    <w:rsid w:val="001D4FA7"/>
    <w:rsid w:val="001D506F"/>
    <w:rsid w:val="001D5330"/>
    <w:rsid w:val="001D53B0"/>
    <w:rsid w:val="001D57BC"/>
    <w:rsid w:val="001D5E88"/>
    <w:rsid w:val="001D5F17"/>
    <w:rsid w:val="001D64B0"/>
    <w:rsid w:val="001D65B7"/>
    <w:rsid w:val="001D65CD"/>
    <w:rsid w:val="001D6BC7"/>
    <w:rsid w:val="001D6CEF"/>
    <w:rsid w:val="001D6DEB"/>
    <w:rsid w:val="001D6E61"/>
    <w:rsid w:val="001D6F30"/>
    <w:rsid w:val="001D7052"/>
    <w:rsid w:val="001D7189"/>
    <w:rsid w:val="001D7260"/>
    <w:rsid w:val="001D7816"/>
    <w:rsid w:val="001D7ADE"/>
    <w:rsid w:val="001D7B96"/>
    <w:rsid w:val="001D7BF5"/>
    <w:rsid w:val="001D7FC1"/>
    <w:rsid w:val="001D7FE2"/>
    <w:rsid w:val="001E0151"/>
    <w:rsid w:val="001E0287"/>
    <w:rsid w:val="001E03D7"/>
    <w:rsid w:val="001E053C"/>
    <w:rsid w:val="001E09F4"/>
    <w:rsid w:val="001E0A73"/>
    <w:rsid w:val="001E0F76"/>
    <w:rsid w:val="001E0F95"/>
    <w:rsid w:val="001E10F8"/>
    <w:rsid w:val="001E111F"/>
    <w:rsid w:val="001E1284"/>
    <w:rsid w:val="001E14B0"/>
    <w:rsid w:val="001E1524"/>
    <w:rsid w:val="001E16D8"/>
    <w:rsid w:val="001E1D3C"/>
    <w:rsid w:val="001E1DDA"/>
    <w:rsid w:val="001E1F9A"/>
    <w:rsid w:val="001E21E3"/>
    <w:rsid w:val="001E220A"/>
    <w:rsid w:val="001E251E"/>
    <w:rsid w:val="001E261A"/>
    <w:rsid w:val="001E266E"/>
    <w:rsid w:val="001E28C6"/>
    <w:rsid w:val="001E29EA"/>
    <w:rsid w:val="001E2BF5"/>
    <w:rsid w:val="001E2EEF"/>
    <w:rsid w:val="001E3188"/>
    <w:rsid w:val="001E31D1"/>
    <w:rsid w:val="001E32BE"/>
    <w:rsid w:val="001E32F0"/>
    <w:rsid w:val="001E338C"/>
    <w:rsid w:val="001E3A45"/>
    <w:rsid w:val="001E3B7D"/>
    <w:rsid w:val="001E40C0"/>
    <w:rsid w:val="001E420B"/>
    <w:rsid w:val="001E4345"/>
    <w:rsid w:val="001E4704"/>
    <w:rsid w:val="001E4C33"/>
    <w:rsid w:val="001E4C4A"/>
    <w:rsid w:val="001E4D1C"/>
    <w:rsid w:val="001E5211"/>
    <w:rsid w:val="001E5290"/>
    <w:rsid w:val="001E5BB2"/>
    <w:rsid w:val="001E5D1F"/>
    <w:rsid w:val="001E5DAD"/>
    <w:rsid w:val="001E6019"/>
    <w:rsid w:val="001E605E"/>
    <w:rsid w:val="001E6313"/>
    <w:rsid w:val="001E6318"/>
    <w:rsid w:val="001E664A"/>
    <w:rsid w:val="001E6692"/>
    <w:rsid w:val="001E6870"/>
    <w:rsid w:val="001E6BDA"/>
    <w:rsid w:val="001E6C1B"/>
    <w:rsid w:val="001E719A"/>
    <w:rsid w:val="001E750C"/>
    <w:rsid w:val="001E7948"/>
    <w:rsid w:val="001E7998"/>
    <w:rsid w:val="001E7A8F"/>
    <w:rsid w:val="001E7E82"/>
    <w:rsid w:val="001F013A"/>
    <w:rsid w:val="001F020C"/>
    <w:rsid w:val="001F04D5"/>
    <w:rsid w:val="001F0546"/>
    <w:rsid w:val="001F0574"/>
    <w:rsid w:val="001F092D"/>
    <w:rsid w:val="001F0999"/>
    <w:rsid w:val="001F0C66"/>
    <w:rsid w:val="001F0CA4"/>
    <w:rsid w:val="001F0DDF"/>
    <w:rsid w:val="001F0EE0"/>
    <w:rsid w:val="001F1509"/>
    <w:rsid w:val="001F15E7"/>
    <w:rsid w:val="001F18E2"/>
    <w:rsid w:val="001F1B1E"/>
    <w:rsid w:val="001F1BEA"/>
    <w:rsid w:val="001F1D2A"/>
    <w:rsid w:val="001F1DFA"/>
    <w:rsid w:val="001F1E26"/>
    <w:rsid w:val="001F1FD7"/>
    <w:rsid w:val="001F22A9"/>
    <w:rsid w:val="001F23AC"/>
    <w:rsid w:val="001F26E9"/>
    <w:rsid w:val="001F2764"/>
    <w:rsid w:val="001F2A3F"/>
    <w:rsid w:val="001F2E08"/>
    <w:rsid w:val="001F3081"/>
    <w:rsid w:val="001F3332"/>
    <w:rsid w:val="001F33A0"/>
    <w:rsid w:val="001F35A8"/>
    <w:rsid w:val="001F364D"/>
    <w:rsid w:val="001F38CB"/>
    <w:rsid w:val="001F39AB"/>
    <w:rsid w:val="001F3C0A"/>
    <w:rsid w:val="001F3C53"/>
    <w:rsid w:val="001F3C95"/>
    <w:rsid w:val="001F3D9A"/>
    <w:rsid w:val="001F3E6E"/>
    <w:rsid w:val="001F45E8"/>
    <w:rsid w:val="001F4852"/>
    <w:rsid w:val="001F4984"/>
    <w:rsid w:val="001F4D23"/>
    <w:rsid w:val="001F4E57"/>
    <w:rsid w:val="001F53A2"/>
    <w:rsid w:val="001F5C95"/>
    <w:rsid w:val="001F5C9E"/>
    <w:rsid w:val="001F5D2C"/>
    <w:rsid w:val="001F5E73"/>
    <w:rsid w:val="001F5ED8"/>
    <w:rsid w:val="001F5F10"/>
    <w:rsid w:val="001F5FC2"/>
    <w:rsid w:val="001F6395"/>
    <w:rsid w:val="001F644E"/>
    <w:rsid w:val="001F65DF"/>
    <w:rsid w:val="001F6DCF"/>
    <w:rsid w:val="001F6E45"/>
    <w:rsid w:val="001F71EA"/>
    <w:rsid w:val="001F7317"/>
    <w:rsid w:val="001F798D"/>
    <w:rsid w:val="001F7A9E"/>
    <w:rsid w:val="001F7BA3"/>
    <w:rsid w:val="001F7DD6"/>
    <w:rsid w:val="002000F2"/>
    <w:rsid w:val="002000FC"/>
    <w:rsid w:val="002006DD"/>
    <w:rsid w:val="0020087C"/>
    <w:rsid w:val="00200890"/>
    <w:rsid w:val="00200A92"/>
    <w:rsid w:val="00200BF9"/>
    <w:rsid w:val="00200D40"/>
    <w:rsid w:val="00200E46"/>
    <w:rsid w:val="00200ECE"/>
    <w:rsid w:val="002011FC"/>
    <w:rsid w:val="0020142D"/>
    <w:rsid w:val="00201488"/>
    <w:rsid w:val="002016C0"/>
    <w:rsid w:val="00201795"/>
    <w:rsid w:val="00201995"/>
    <w:rsid w:val="00201A5F"/>
    <w:rsid w:val="00201B85"/>
    <w:rsid w:val="00201DEC"/>
    <w:rsid w:val="00201EB4"/>
    <w:rsid w:val="002021C3"/>
    <w:rsid w:val="00202437"/>
    <w:rsid w:val="002024E6"/>
    <w:rsid w:val="00202A73"/>
    <w:rsid w:val="00202D2E"/>
    <w:rsid w:val="00202FB1"/>
    <w:rsid w:val="00203159"/>
    <w:rsid w:val="00203A6E"/>
    <w:rsid w:val="00203F00"/>
    <w:rsid w:val="00203F5C"/>
    <w:rsid w:val="002047DE"/>
    <w:rsid w:val="00204981"/>
    <w:rsid w:val="00204999"/>
    <w:rsid w:val="00204A02"/>
    <w:rsid w:val="00204A5A"/>
    <w:rsid w:val="00204C12"/>
    <w:rsid w:val="00204E43"/>
    <w:rsid w:val="00205376"/>
    <w:rsid w:val="00205467"/>
    <w:rsid w:val="00205635"/>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C3"/>
    <w:rsid w:val="00206DF2"/>
    <w:rsid w:val="00206E5A"/>
    <w:rsid w:val="00207095"/>
    <w:rsid w:val="0020709B"/>
    <w:rsid w:val="00207153"/>
    <w:rsid w:val="00207453"/>
    <w:rsid w:val="0020759B"/>
    <w:rsid w:val="00207613"/>
    <w:rsid w:val="00207847"/>
    <w:rsid w:val="00207922"/>
    <w:rsid w:val="00207AF9"/>
    <w:rsid w:val="00207BB9"/>
    <w:rsid w:val="00207D04"/>
    <w:rsid w:val="00207EB6"/>
    <w:rsid w:val="0021009B"/>
    <w:rsid w:val="00210174"/>
    <w:rsid w:val="00210390"/>
    <w:rsid w:val="002105BB"/>
    <w:rsid w:val="0021065B"/>
    <w:rsid w:val="00210750"/>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D9"/>
    <w:rsid w:val="00211F19"/>
    <w:rsid w:val="002121C0"/>
    <w:rsid w:val="00212578"/>
    <w:rsid w:val="00212816"/>
    <w:rsid w:val="0021283E"/>
    <w:rsid w:val="00212EE2"/>
    <w:rsid w:val="00213022"/>
    <w:rsid w:val="002130BD"/>
    <w:rsid w:val="00213851"/>
    <w:rsid w:val="002138FC"/>
    <w:rsid w:val="00213EB4"/>
    <w:rsid w:val="00214179"/>
    <w:rsid w:val="002141F1"/>
    <w:rsid w:val="00214587"/>
    <w:rsid w:val="002147DF"/>
    <w:rsid w:val="00214A0C"/>
    <w:rsid w:val="00214D6F"/>
    <w:rsid w:val="00214E0D"/>
    <w:rsid w:val="00214EE1"/>
    <w:rsid w:val="00215075"/>
    <w:rsid w:val="0021512E"/>
    <w:rsid w:val="002152CA"/>
    <w:rsid w:val="0021585E"/>
    <w:rsid w:val="0021586D"/>
    <w:rsid w:val="00215C95"/>
    <w:rsid w:val="00215D76"/>
    <w:rsid w:val="00215D88"/>
    <w:rsid w:val="00216195"/>
    <w:rsid w:val="00216220"/>
    <w:rsid w:val="002162EA"/>
    <w:rsid w:val="002165F9"/>
    <w:rsid w:val="00216685"/>
    <w:rsid w:val="00216B17"/>
    <w:rsid w:val="00216BBF"/>
    <w:rsid w:val="00216D0D"/>
    <w:rsid w:val="00217135"/>
    <w:rsid w:val="00217205"/>
    <w:rsid w:val="002173C4"/>
    <w:rsid w:val="0021797D"/>
    <w:rsid w:val="002179EB"/>
    <w:rsid w:val="00217C32"/>
    <w:rsid w:val="00217CE8"/>
    <w:rsid w:val="00217EEE"/>
    <w:rsid w:val="0022003A"/>
    <w:rsid w:val="002202EC"/>
    <w:rsid w:val="002204ED"/>
    <w:rsid w:val="0022063B"/>
    <w:rsid w:val="002208BE"/>
    <w:rsid w:val="0022091D"/>
    <w:rsid w:val="00220B3C"/>
    <w:rsid w:val="00220E92"/>
    <w:rsid w:val="00221021"/>
    <w:rsid w:val="00221022"/>
    <w:rsid w:val="0022135D"/>
    <w:rsid w:val="0022196B"/>
    <w:rsid w:val="00221BCE"/>
    <w:rsid w:val="002222A4"/>
    <w:rsid w:val="0022250B"/>
    <w:rsid w:val="002229C6"/>
    <w:rsid w:val="002229F1"/>
    <w:rsid w:val="00222A12"/>
    <w:rsid w:val="00222AB8"/>
    <w:rsid w:val="00222B25"/>
    <w:rsid w:val="00222FE7"/>
    <w:rsid w:val="00223350"/>
    <w:rsid w:val="00223378"/>
    <w:rsid w:val="002234C5"/>
    <w:rsid w:val="00223545"/>
    <w:rsid w:val="0022375C"/>
    <w:rsid w:val="00223833"/>
    <w:rsid w:val="00223ACD"/>
    <w:rsid w:val="002244B2"/>
    <w:rsid w:val="002245B2"/>
    <w:rsid w:val="00224671"/>
    <w:rsid w:val="00224A38"/>
    <w:rsid w:val="00224A9B"/>
    <w:rsid w:val="00224F7A"/>
    <w:rsid w:val="0022560F"/>
    <w:rsid w:val="00225930"/>
    <w:rsid w:val="00225D0A"/>
    <w:rsid w:val="00225FE3"/>
    <w:rsid w:val="00226037"/>
    <w:rsid w:val="0022628B"/>
    <w:rsid w:val="00226437"/>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F9E"/>
    <w:rsid w:val="00230040"/>
    <w:rsid w:val="00230189"/>
    <w:rsid w:val="00230738"/>
    <w:rsid w:val="00230AD3"/>
    <w:rsid w:val="00230BB1"/>
    <w:rsid w:val="00230E90"/>
    <w:rsid w:val="0023124C"/>
    <w:rsid w:val="002314EE"/>
    <w:rsid w:val="002315DC"/>
    <w:rsid w:val="00231666"/>
    <w:rsid w:val="00231740"/>
    <w:rsid w:val="00231B71"/>
    <w:rsid w:val="00231D67"/>
    <w:rsid w:val="00232149"/>
    <w:rsid w:val="00232191"/>
    <w:rsid w:val="0023245C"/>
    <w:rsid w:val="0023287C"/>
    <w:rsid w:val="00232E9D"/>
    <w:rsid w:val="00232FA2"/>
    <w:rsid w:val="00233172"/>
    <w:rsid w:val="0023321B"/>
    <w:rsid w:val="0023324F"/>
    <w:rsid w:val="002332E0"/>
    <w:rsid w:val="00233BF5"/>
    <w:rsid w:val="002342A6"/>
    <w:rsid w:val="002344C8"/>
    <w:rsid w:val="002349C5"/>
    <w:rsid w:val="00234B73"/>
    <w:rsid w:val="00234F04"/>
    <w:rsid w:val="002350FC"/>
    <w:rsid w:val="00235478"/>
    <w:rsid w:val="00235546"/>
    <w:rsid w:val="00235581"/>
    <w:rsid w:val="00235698"/>
    <w:rsid w:val="00236241"/>
    <w:rsid w:val="0023626D"/>
    <w:rsid w:val="002362E1"/>
    <w:rsid w:val="00236892"/>
    <w:rsid w:val="002369B4"/>
    <w:rsid w:val="002369BA"/>
    <w:rsid w:val="00236E4D"/>
    <w:rsid w:val="00236F71"/>
    <w:rsid w:val="00236FF0"/>
    <w:rsid w:val="002373FC"/>
    <w:rsid w:val="002375AD"/>
    <w:rsid w:val="002376CB"/>
    <w:rsid w:val="0023777F"/>
    <w:rsid w:val="00237B1B"/>
    <w:rsid w:val="00237C6F"/>
    <w:rsid w:val="00237D22"/>
    <w:rsid w:val="0024029F"/>
    <w:rsid w:val="0024030B"/>
    <w:rsid w:val="0024036C"/>
    <w:rsid w:val="002408FA"/>
    <w:rsid w:val="00240956"/>
    <w:rsid w:val="00240B7D"/>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9CE"/>
    <w:rsid w:val="00243A53"/>
    <w:rsid w:val="00243ACD"/>
    <w:rsid w:val="002442C4"/>
    <w:rsid w:val="0024445A"/>
    <w:rsid w:val="00244606"/>
    <w:rsid w:val="00244852"/>
    <w:rsid w:val="00244924"/>
    <w:rsid w:val="002449C8"/>
    <w:rsid w:val="002449F4"/>
    <w:rsid w:val="00244AF7"/>
    <w:rsid w:val="00244AFE"/>
    <w:rsid w:val="00244DA2"/>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559"/>
    <w:rsid w:val="00246B7B"/>
    <w:rsid w:val="00246BA3"/>
    <w:rsid w:val="00246BEB"/>
    <w:rsid w:val="00246C0D"/>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DF2"/>
    <w:rsid w:val="00251F5E"/>
    <w:rsid w:val="00251F78"/>
    <w:rsid w:val="0025245B"/>
    <w:rsid w:val="002525F2"/>
    <w:rsid w:val="00252D85"/>
    <w:rsid w:val="002530D6"/>
    <w:rsid w:val="002530D9"/>
    <w:rsid w:val="0025325D"/>
    <w:rsid w:val="002533FF"/>
    <w:rsid w:val="00253400"/>
    <w:rsid w:val="0025356E"/>
    <w:rsid w:val="002537F5"/>
    <w:rsid w:val="00253905"/>
    <w:rsid w:val="00253BE1"/>
    <w:rsid w:val="00253C65"/>
    <w:rsid w:val="00254072"/>
    <w:rsid w:val="002541C2"/>
    <w:rsid w:val="0025429A"/>
    <w:rsid w:val="002543A4"/>
    <w:rsid w:val="002543CD"/>
    <w:rsid w:val="00254448"/>
    <w:rsid w:val="0025463A"/>
    <w:rsid w:val="00254AA9"/>
    <w:rsid w:val="00254CDE"/>
    <w:rsid w:val="00254FAC"/>
    <w:rsid w:val="00255124"/>
    <w:rsid w:val="0025517F"/>
    <w:rsid w:val="002563D9"/>
    <w:rsid w:val="0025657B"/>
    <w:rsid w:val="002567B1"/>
    <w:rsid w:val="00256A5E"/>
    <w:rsid w:val="00256B22"/>
    <w:rsid w:val="00256C9B"/>
    <w:rsid w:val="00256D51"/>
    <w:rsid w:val="00256F02"/>
    <w:rsid w:val="002571C8"/>
    <w:rsid w:val="002572F1"/>
    <w:rsid w:val="00257429"/>
    <w:rsid w:val="002575E3"/>
    <w:rsid w:val="00257A62"/>
    <w:rsid w:val="00257B61"/>
    <w:rsid w:val="00257BB3"/>
    <w:rsid w:val="00257C71"/>
    <w:rsid w:val="00260156"/>
    <w:rsid w:val="00260184"/>
    <w:rsid w:val="002605E8"/>
    <w:rsid w:val="0026075E"/>
    <w:rsid w:val="002608BD"/>
    <w:rsid w:val="00260E46"/>
    <w:rsid w:val="00260FAD"/>
    <w:rsid w:val="0026138B"/>
    <w:rsid w:val="00261624"/>
    <w:rsid w:val="002617F6"/>
    <w:rsid w:val="00261827"/>
    <w:rsid w:val="00261883"/>
    <w:rsid w:val="00261D05"/>
    <w:rsid w:val="00261E27"/>
    <w:rsid w:val="002623AC"/>
    <w:rsid w:val="002623EE"/>
    <w:rsid w:val="00262668"/>
    <w:rsid w:val="002626EA"/>
    <w:rsid w:val="00262979"/>
    <w:rsid w:val="00262B65"/>
    <w:rsid w:val="00263038"/>
    <w:rsid w:val="0026315A"/>
    <w:rsid w:val="002631C7"/>
    <w:rsid w:val="002631DC"/>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5B4"/>
    <w:rsid w:val="0026460B"/>
    <w:rsid w:val="0026468A"/>
    <w:rsid w:val="0026468C"/>
    <w:rsid w:val="0026472D"/>
    <w:rsid w:val="00264C28"/>
    <w:rsid w:val="00264DDE"/>
    <w:rsid w:val="00265162"/>
    <w:rsid w:val="0026532A"/>
    <w:rsid w:val="002654D9"/>
    <w:rsid w:val="00265701"/>
    <w:rsid w:val="002658D1"/>
    <w:rsid w:val="00265CB1"/>
    <w:rsid w:val="00265E9A"/>
    <w:rsid w:val="00266111"/>
    <w:rsid w:val="00266167"/>
    <w:rsid w:val="00266210"/>
    <w:rsid w:val="0026641E"/>
    <w:rsid w:val="002664FA"/>
    <w:rsid w:val="00266537"/>
    <w:rsid w:val="0026677F"/>
    <w:rsid w:val="00266867"/>
    <w:rsid w:val="00266F08"/>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FB"/>
    <w:rsid w:val="00273DFF"/>
    <w:rsid w:val="00273F00"/>
    <w:rsid w:val="0027446D"/>
    <w:rsid w:val="00274486"/>
    <w:rsid w:val="00274618"/>
    <w:rsid w:val="00274668"/>
    <w:rsid w:val="00274909"/>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B0"/>
    <w:rsid w:val="002768E3"/>
    <w:rsid w:val="00276C75"/>
    <w:rsid w:val="00276F84"/>
    <w:rsid w:val="00277512"/>
    <w:rsid w:val="002777E4"/>
    <w:rsid w:val="0027786E"/>
    <w:rsid w:val="00277895"/>
    <w:rsid w:val="00277A33"/>
    <w:rsid w:val="00277AA3"/>
    <w:rsid w:val="00277AF6"/>
    <w:rsid w:val="00277B19"/>
    <w:rsid w:val="00277C04"/>
    <w:rsid w:val="00277C7A"/>
    <w:rsid w:val="00277E66"/>
    <w:rsid w:val="002801E2"/>
    <w:rsid w:val="00280612"/>
    <w:rsid w:val="0028073A"/>
    <w:rsid w:val="00280831"/>
    <w:rsid w:val="00280960"/>
    <w:rsid w:val="00280B4A"/>
    <w:rsid w:val="00280CF8"/>
    <w:rsid w:val="00280E4D"/>
    <w:rsid w:val="00280FD3"/>
    <w:rsid w:val="0028168F"/>
    <w:rsid w:val="00281FFC"/>
    <w:rsid w:val="00282460"/>
    <w:rsid w:val="002825CE"/>
    <w:rsid w:val="002829A4"/>
    <w:rsid w:val="00282FF4"/>
    <w:rsid w:val="00283165"/>
    <w:rsid w:val="002832E7"/>
    <w:rsid w:val="0028354B"/>
    <w:rsid w:val="002835D9"/>
    <w:rsid w:val="00283706"/>
    <w:rsid w:val="00283BAA"/>
    <w:rsid w:val="00283C29"/>
    <w:rsid w:val="00283FE3"/>
    <w:rsid w:val="002841AF"/>
    <w:rsid w:val="002844B6"/>
    <w:rsid w:val="002848D1"/>
    <w:rsid w:val="00284B3D"/>
    <w:rsid w:val="00284E7F"/>
    <w:rsid w:val="0028550D"/>
    <w:rsid w:val="00285520"/>
    <w:rsid w:val="00285752"/>
    <w:rsid w:val="00285894"/>
    <w:rsid w:val="00285C1F"/>
    <w:rsid w:val="00285CE1"/>
    <w:rsid w:val="00285E28"/>
    <w:rsid w:val="00285EA1"/>
    <w:rsid w:val="00286631"/>
    <w:rsid w:val="0028687F"/>
    <w:rsid w:val="00286A7E"/>
    <w:rsid w:val="00286F76"/>
    <w:rsid w:val="002872E8"/>
    <w:rsid w:val="00287376"/>
    <w:rsid w:val="0028741C"/>
    <w:rsid w:val="0028774D"/>
    <w:rsid w:val="0028775F"/>
    <w:rsid w:val="002877DE"/>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F8B"/>
    <w:rsid w:val="0029302F"/>
    <w:rsid w:val="0029320A"/>
    <w:rsid w:val="002932F6"/>
    <w:rsid w:val="00293311"/>
    <w:rsid w:val="00293504"/>
    <w:rsid w:val="002936EE"/>
    <w:rsid w:val="0029380E"/>
    <w:rsid w:val="002939F5"/>
    <w:rsid w:val="00293C49"/>
    <w:rsid w:val="00294266"/>
    <w:rsid w:val="002944CA"/>
    <w:rsid w:val="00294504"/>
    <w:rsid w:val="00294722"/>
    <w:rsid w:val="00294AB1"/>
    <w:rsid w:val="00294AE0"/>
    <w:rsid w:val="00294C8C"/>
    <w:rsid w:val="00294DC2"/>
    <w:rsid w:val="00295226"/>
    <w:rsid w:val="002953D0"/>
    <w:rsid w:val="00295BAD"/>
    <w:rsid w:val="00295CC9"/>
    <w:rsid w:val="00295F1C"/>
    <w:rsid w:val="002960D8"/>
    <w:rsid w:val="00296758"/>
    <w:rsid w:val="0029696C"/>
    <w:rsid w:val="00296B0E"/>
    <w:rsid w:val="00296D93"/>
    <w:rsid w:val="00296FD8"/>
    <w:rsid w:val="0029719B"/>
    <w:rsid w:val="0029743A"/>
    <w:rsid w:val="00297499"/>
    <w:rsid w:val="002974AA"/>
    <w:rsid w:val="002977A0"/>
    <w:rsid w:val="002977A8"/>
    <w:rsid w:val="00297C91"/>
    <w:rsid w:val="00297C9E"/>
    <w:rsid w:val="00297F46"/>
    <w:rsid w:val="00297FC9"/>
    <w:rsid w:val="002A025C"/>
    <w:rsid w:val="002A052F"/>
    <w:rsid w:val="002A0581"/>
    <w:rsid w:val="002A05EF"/>
    <w:rsid w:val="002A06A0"/>
    <w:rsid w:val="002A0724"/>
    <w:rsid w:val="002A0849"/>
    <w:rsid w:val="002A0A7F"/>
    <w:rsid w:val="002A0F1B"/>
    <w:rsid w:val="002A1333"/>
    <w:rsid w:val="002A1569"/>
    <w:rsid w:val="002A17A2"/>
    <w:rsid w:val="002A18E5"/>
    <w:rsid w:val="002A1A4F"/>
    <w:rsid w:val="002A1A57"/>
    <w:rsid w:val="002A1DA1"/>
    <w:rsid w:val="002A1DB9"/>
    <w:rsid w:val="002A205B"/>
    <w:rsid w:val="002A2250"/>
    <w:rsid w:val="002A2480"/>
    <w:rsid w:val="002A2A75"/>
    <w:rsid w:val="002A2D44"/>
    <w:rsid w:val="002A2DF1"/>
    <w:rsid w:val="002A2F02"/>
    <w:rsid w:val="002A2FB8"/>
    <w:rsid w:val="002A31FF"/>
    <w:rsid w:val="002A34A4"/>
    <w:rsid w:val="002A35EB"/>
    <w:rsid w:val="002A3668"/>
    <w:rsid w:val="002A3771"/>
    <w:rsid w:val="002A37C5"/>
    <w:rsid w:val="002A3AFD"/>
    <w:rsid w:val="002A3B12"/>
    <w:rsid w:val="002A410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3BC"/>
    <w:rsid w:val="002A7707"/>
    <w:rsid w:val="002A7A6A"/>
    <w:rsid w:val="002A7AB4"/>
    <w:rsid w:val="002B0580"/>
    <w:rsid w:val="002B072A"/>
    <w:rsid w:val="002B07BF"/>
    <w:rsid w:val="002B0805"/>
    <w:rsid w:val="002B0960"/>
    <w:rsid w:val="002B0C99"/>
    <w:rsid w:val="002B0CB5"/>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D90"/>
    <w:rsid w:val="002B42D1"/>
    <w:rsid w:val="002B42FF"/>
    <w:rsid w:val="002B453B"/>
    <w:rsid w:val="002B4BB6"/>
    <w:rsid w:val="002B4C39"/>
    <w:rsid w:val="002B4F38"/>
    <w:rsid w:val="002B5332"/>
    <w:rsid w:val="002B54FD"/>
    <w:rsid w:val="002B5D6B"/>
    <w:rsid w:val="002B601A"/>
    <w:rsid w:val="002B61F1"/>
    <w:rsid w:val="002B64FE"/>
    <w:rsid w:val="002B694E"/>
    <w:rsid w:val="002B6D31"/>
    <w:rsid w:val="002B6FED"/>
    <w:rsid w:val="002B70F1"/>
    <w:rsid w:val="002B7540"/>
    <w:rsid w:val="002B7D56"/>
    <w:rsid w:val="002C04C2"/>
    <w:rsid w:val="002C0818"/>
    <w:rsid w:val="002C0A1D"/>
    <w:rsid w:val="002C0D11"/>
    <w:rsid w:val="002C0D93"/>
    <w:rsid w:val="002C138D"/>
    <w:rsid w:val="002C1468"/>
    <w:rsid w:val="002C162E"/>
    <w:rsid w:val="002C184B"/>
    <w:rsid w:val="002C1952"/>
    <w:rsid w:val="002C19B9"/>
    <w:rsid w:val="002C1B17"/>
    <w:rsid w:val="002C1DFD"/>
    <w:rsid w:val="002C203A"/>
    <w:rsid w:val="002C2131"/>
    <w:rsid w:val="002C2987"/>
    <w:rsid w:val="002C2A98"/>
    <w:rsid w:val="002C2AE9"/>
    <w:rsid w:val="002C2B29"/>
    <w:rsid w:val="002C2E8A"/>
    <w:rsid w:val="002C2FCD"/>
    <w:rsid w:val="002C3635"/>
    <w:rsid w:val="002C3681"/>
    <w:rsid w:val="002C3696"/>
    <w:rsid w:val="002C369F"/>
    <w:rsid w:val="002C3AE4"/>
    <w:rsid w:val="002C3DB0"/>
    <w:rsid w:val="002C3DFE"/>
    <w:rsid w:val="002C3E4D"/>
    <w:rsid w:val="002C3E89"/>
    <w:rsid w:val="002C414B"/>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60B"/>
    <w:rsid w:val="002D4A54"/>
    <w:rsid w:val="002D4BF4"/>
    <w:rsid w:val="002D4C49"/>
    <w:rsid w:val="002D4C6A"/>
    <w:rsid w:val="002D4E37"/>
    <w:rsid w:val="002D50B8"/>
    <w:rsid w:val="002D52E0"/>
    <w:rsid w:val="002D5362"/>
    <w:rsid w:val="002D548F"/>
    <w:rsid w:val="002D564C"/>
    <w:rsid w:val="002D58D2"/>
    <w:rsid w:val="002D59D8"/>
    <w:rsid w:val="002D5DEA"/>
    <w:rsid w:val="002D5FC2"/>
    <w:rsid w:val="002D6118"/>
    <w:rsid w:val="002D6127"/>
    <w:rsid w:val="002D61BE"/>
    <w:rsid w:val="002D621B"/>
    <w:rsid w:val="002D6298"/>
    <w:rsid w:val="002D6497"/>
    <w:rsid w:val="002D6A46"/>
    <w:rsid w:val="002D719E"/>
    <w:rsid w:val="002D71F6"/>
    <w:rsid w:val="002D7235"/>
    <w:rsid w:val="002D72E3"/>
    <w:rsid w:val="002D73CD"/>
    <w:rsid w:val="002D748E"/>
    <w:rsid w:val="002D76E8"/>
    <w:rsid w:val="002D7777"/>
    <w:rsid w:val="002D7B43"/>
    <w:rsid w:val="002E03B4"/>
    <w:rsid w:val="002E03FC"/>
    <w:rsid w:val="002E0687"/>
    <w:rsid w:val="002E07F8"/>
    <w:rsid w:val="002E08BA"/>
    <w:rsid w:val="002E08E3"/>
    <w:rsid w:val="002E0DEC"/>
    <w:rsid w:val="002E0E94"/>
    <w:rsid w:val="002E1490"/>
    <w:rsid w:val="002E15A5"/>
    <w:rsid w:val="002E16BC"/>
    <w:rsid w:val="002E19C7"/>
    <w:rsid w:val="002E1E86"/>
    <w:rsid w:val="002E2098"/>
    <w:rsid w:val="002E2207"/>
    <w:rsid w:val="002E22BC"/>
    <w:rsid w:val="002E22F1"/>
    <w:rsid w:val="002E25CB"/>
    <w:rsid w:val="002E25D2"/>
    <w:rsid w:val="002E2644"/>
    <w:rsid w:val="002E2738"/>
    <w:rsid w:val="002E279F"/>
    <w:rsid w:val="002E2923"/>
    <w:rsid w:val="002E2A67"/>
    <w:rsid w:val="002E2A76"/>
    <w:rsid w:val="002E306D"/>
    <w:rsid w:val="002E3201"/>
    <w:rsid w:val="002E34C4"/>
    <w:rsid w:val="002E3558"/>
    <w:rsid w:val="002E3653"/>
    <w:rsid w:val="002E37EE"/>
    <w:rsid w:val="002E38B7"/>
    <w:rsid w:val="002E3AC5"/>
    <w:rsid w:val="002E4072"/>
    <w:rsid w:val="002E4301"/>
    <w:rsid w:val="002E45DA"/>
    <w:rsid w:val="002E4AC4"/>
    <w:rsid w:val="002E4C67"/>
    <w:rsid w:val="002E4D3C"/>
    <w:rsid w:val="002E4F05"/>
    <w:rsid w:val="002E4FEE"/>
    <w:rsid w:val="002E58E1"/>
    <w:rsid w:val="002E5BDD"/>
    <w:rsid w:val="002E5C56"/>
    <w:rsid w:val="002E5C6E"/>
    <w:rsid w:val="002E5D86"/>
    <w:rsid w:val="002E5DD7"/>
    <w:rsid w:val="002E6112"/>
    <w:rsid w:val="002E63FE"/>
    <w:rsid w:val="002E6809"/>
    <w:rsid w:val="002E6D71"/>
    <w:rsid w:val="002E7269"/>
    <w:rsid w:val="002E74DB"/>
    <w:rsid w:val="002E762F"/>
    <w:rsid w:val="002E7849"/>
    <w:rsid w:val="002E7B2B"/>
    <w:rsid w:val="002E7B93"/>
    <w:rsid w:val="002F0005"/>
    <w:rsid w:val="002F0039"/>
    <w:rsid w:val="002F0045"/>
    <w:rsid w:val="002F00F0"/>
    <w:rsid w:val="002F0248"/>
    <w:rsid w:val="002F025B"/>
    <w:rsid w:val="002F0315"/>
    <w:rsid w:val="002F0684"/>
    <w:rsid w:val="002F06C6"/>
    <w:rsid w:val="002F07B2"/>
    <w:rsid w:val="002F09C0"/>
    <w:rsid w:val="002F0ADB"/>
    <w:rsid w:val="002F0C73"/>
    <w:rsid w:val="002F0CDD"/>
    <w:rsid w:val="002F0E34"/>
    <w:rsid w:val="002F15F2"/>
    <w:rsid w:val="002F183F"/>
    <w:rsid w:val="002F1A31"/>
    <w:rsid w:val="002F1ADE"/>
    <w:rsid w:val="002F1CBE"/>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07"/>
    <w:rsid w:val="002F6BDA"/>
    <w:rsid w:val="002F716F"/>
    <w:rsid w:val="002F7268"/>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1117"/>
    <w:rsid w:val="003011C0"/>
    <w:rsid w:val="0030164D"/>
    <w:rsid w:val="0030181F"/>
    <w:rsid w:val="00301DA6"/>
    <w:rsid w:val="00301E50"/>
    <w:rsid w:val="00301EE4"/>
    <w:rsid w:val="003024DE"/>
    <w:rsid w:val="00302701"/>
    <w:rsid w:val="00302739"/>
    <w:rsid w:val="00302872"/>
    <w:rsid w:val="00302B48"/>
    <w:rsid w:val="00302EDE"/>
    <w:rsid w:val="00302F6A"/>
    <w:rsid w:val="00302FEF"/>
    <w:rsid w:val="003030EE"/>
    <w:rsid w:val="00303174"/>
    <w:rsid w:val="0030318E"/>
    <w:rsid w:val="00303211"/>
    <w:rsid w:val="00303232"/>
    <w:rsid w:val="00303254"/>
    <w:rsid w:val="003032D5"/>
    <w:rsid w:val="003032EC"/>
    <w:rsid w:val="00303687"/>
    <w:rsid w:val="00303AC4"/>
    <w:rsid w:val="00303BBF"/>
    <w:rsid w:val="00303C7C"/>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5D53"/>
    <w:rsid w:val="003061FE"/>
    <w:rsid w:val="003065FB"/>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642"/>
    <w:rsid w:val="00311761"/>
    <w:rsid w:val="00311941"/>
    <w:rsid w:val="00311B10"/>
    <w:rsid w:val="00311B5D"/>
    <w:rsid w:val="00311C93"/>
    <w:rsid w:val="00312231"/>
    <w:rsid w:val="00312709"/>
    <w:rsid w:val="003133E9"/>
    <w:rsid w:val="003133ED"/>
    <w:rsid w:val="00313402"/>
    <w:rsid w:val="00313765"/>
    <w:rsid w:val="003137A0"/>
    <w:rsid w:val="00313B09"/>
    <w:rsid w:val="00313B45"/>
    <w:rsid w:val="00313BC1"/>
    <w:rsid w:val="00313C4F"/>
    <w:rsid w:val="003141C2"/>
    <w:rsid w:val="00314253"/>
    <w:rsid w:val="00314400"/>
    <w:rsid w:val="00314BB8"/>
    <w:rsid w:val="00314C10"/>
    <w:rsid w:val="00314CBB"/>
    <w:rsid w:val="00314DFF"/>
    <w:rsid w:val="0031599D"/>
    <w:rsid w:val="00315C95"/>
    <w:rsid w:val="00315E9A"/>
    <w:rsid w:val="00315EB9"/>
    <w:rsid w:val="00316064"/>
    <w:rsid w:val="00316420"/>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999"/>
    <w:rsid w:val="00317C5E"/>
    <w:rsid w:val="0032013F"/>
    <w:rsid w:val="0032018E"/>
    <w:rsid w:val="00320636"/>
    <w:rsid w:val="00320B1B"/>
    <w:rsid w:val="00320B49"/>
    <w:rsid w:val="00320ECB"/>
    <w:rsid w:val="00320F1B"/>
    <w:rsid w:val="0032151E"/>
    <w:rsid w:val="0032172E"/>
    <w:rsid w:val="00321822"/>
    <w:rsid w:val="00321840"/>
    <w:rsid w:val="00321B02"/>
    <w:rsid w:val="00321F33"/>
    <w:rsid w:val="00321FED"/>
    <w:rsid w:val="00322219"/>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CB3"/>
    <w:rsid w:val="00326207"/>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C0F"/>
    <w:rsid w:val="00332D28"/>
    <w:rsid w:val="00333025"/>
    <w:rsid w:val="00333706"/>
    <w:rsid w:val="00334109"/>
    <w:rsid w:val="00334364"/>
    <w:rsid w:val="00334459"/>
    <w:rsid w:val="0033451A"/>
    <w:rsid w:val="00334ACD"/>
    <w:rsid w:val="00334CE7"/>
    <w:rsid w:val="00335250"/>
    <w:rsid w:val="003352E1"/>
    <w:rsid w:val="0033555A"/>
    <w:rsid w:val="00335670"/>
    <w:rsid w:val="0033572D"/>
    <w:rsid w:val="0033592C"/>
    <w:rsid w:val="0033597F"/>
    <w:rsid w:val="00335E2A"/>
    <w:rsid w:val="003365FB"/>
    <w:rsid w:val="00336640"/>
    <w:rsid w:val="0033677C"/>
    <w:rsid w:val="00336780"/>
    <w:rsid w:val="003367C5"/>
    <w:rsid w:val="00336DAD"/>
    <w:rsid w:val="00336DB3"/>
    <w:rsid w:val="00336DC8"/>
    <w:rsid w:val="00337065"/>
    <w:rsid w:val="0033745D"/>
    <w:rsid w:val="003374A0"/>
    <w:rsid w:val="00337707"/>
    <w:rsid w:val="00337C71"/>
    <w:rsid w:val="00337CB2"/>
    <w:rsid w:val="003401B4"/>
    <w:rsid w:val="0034056C"/>
    <w:rsid w:val="00340B99"/>
    <w:rsid w:val="00340CC6"/>
    <w:rsid w:val="00340E58"/>
    <w:rsid w:val="00340F21"/>
    <w:rsid w:val="00341087"/>
    <w:rsid w:val="00341164"/>
    <w:rsid w:val="003411D0"/>
    <w:rsid w:val="00341706"/>
    <w:rsid w:val="00341995"/>
    <w:rsid w:val="0034204B"/>
    <w:rsid w:val="00342099"/>
    <w:rsid w:val="0034218A"/>
    <w:rsid w:val="003422B1"/>
    <w:rsid w:val="0034230E"/>
    <w:rsid w:val="0034246D"/>
    <w:rsid w:val="0034252B"/>
    <w:rsid w:val="00342F1A"/>
    <w:rsid w:val="0034305B"/>
    <w:rsid w:val="0034324F"/>
    <w:rsid w:val="00343A58"/>
    <w:rsid w:val="00343C24"/>
    <w:rsid w:val="00343EBF"/>
    <w:rsid w:val="00343FA6"/>
    <w:rsid w:val="00344433"/>
    <w:rsid w:val="003446FF"/>
    <w:rsid w:val="00344725"/>
    <w:rsid w:val="00344901"/>
    <w:rsid w:val="00345076"/>
    <w:rsid w:val="0034511B"/>
    <w:rsid w:val="00345681"/>
    <w:rsid w:val="00345851"/>
    <w:rsid w:val="00345A87"/>
    <w:rsid w:val="003467E7"/>
    <w:rsid w:val="003468C9"/>
    <w:rsid w:val="00346FEB"/>
    <w:rsid w:val="0034726E"/>
    <w:rsid w:val="0034745C"/>
    <w:rsid w:val="003474CD"/>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987"/>
    <w:rsid w:val="00351C98"/>
    <w:rsid w:val="00351DEB"/>
    <w:rsid w:val="0035210A"/>
    <w:rsid w:val="0035216E"/>
    <w:rsid w:val="0035233B"/>
    <w:rsid w:val="00352759"/>
    <w:rsid w:val="00352828"/>
    <w:rsid w:val="00352952"/>
    <w:rsid w:val="00352DAE"/>
    <w:rsid w:val="00352E01"/>
    <w:rsid w:val="00352FBB"/>
    <w:rsid w:val="003530A0"/>
    <w:rsid w:val="003531B0"/>
    <w:rsid w:val="003532D2"/>
    <w:rsid w:val="003536C6"/>
    <w:rsid w:val="003538E3"/>
    <w:rsid w:val="0035397C"/>
    <w:rsid w:val="003539B2"/>
    <w:rsid w:val="00353BED"/>
    <w:rsid w:val="00353D8A"/>
    <w:rsid w:val="00354029"/>
    <w:rsid w:val="0035414B"/>
    <w:rsid w:val="00354D13"/>
    <w:rsid w:val="00354FE6"/>
    <w:rsid w:val="003552C6"/>
    <w:rsid w:val="00355409"/>
    <w:rsid w:val="0035557E"/>
    <w:rsid w:val="0035561A"/>
    <w:rsid w:val="003558FD"/>
    <w:rsid w:val="00355917"/>
    <w:rsid w:val="00355A29"/>
    <w:rsid w:val="00355A83"/>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C55"/>
    <w:rsid w:val="00357CAE"/>
    <w:rsid w:val="00357E62"/>
    <w:rsid w:val="003600BD"/>
    <w:rsid w:val="00360263"/>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4D87"/>
    <w:rsid w:val="00364FAF"/>
    <w:rsid w:val="00365023"/>
    <w:rsid w:val="00365491"/>
    <w:rsid w:val="00365644"/>
    <w:rsid w:val="0036572A"/>
    <w:rsid w:val="0036590C"/>
    <w:rsid w:val="00365B66"/>
    <w:rsid w:val="003663A8"/>
    <w:rsid w:val="00366428"/>
    <w:rsid w:val="003665C5"/>
    <w:rsid w:val="00366676"/>
    <w:rsid w:val="00366A15"/>
    <w:rsid w:val="00366B3A"/>
    <w:rsid w:val="00366B9C"/>
    <w:rsid w:val="00366D7F"/>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75A"/>
    <w:rsid w:val="00371887"/>
    <w:rsid w:val="003719F5"/>
    <w:rsid w:val="00372019"/>
    <w:rsid w:val="00372029"/>
    <w:rsid w:val="003720AA"/>
    <w:rsid w:val="003721B3"/>
    <w:rsid w:val="003721E8"/>
    <w:rsid w:val="003724A1"/>
    <w:rsid w:val="003724AC"/>
    <w:rsid w:val="00372887"/>
    <w:rsid w:val="00372A6B"/>
    <w:rsid w:val="003738A3"/>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222"/>
    <w:rsid w:val="00375628"/>
    <w:rsid w:val="003758D2"/>
    <w:rsid w:val="003758E9"/>
    <w:rsid w:val="00375922"/>
    <w:rsid w:val="00375D22"/>
    <w:rsid w:val="00375ED1"/>
    <w:rsid w:val="00375FFC"/>
    <w:rsid w:val="00376470"/>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68A"/>
    <w:rsid w:val="00380775"/>
    <w:rsid w:val="00380789"/>
    <w:rsid w:val="00380892"/>
    <w:rsid w:val="00380BBD"/>
    <w:rsid w:val="003810B8"/>
    <w:rsid w:val="00381B19"/>
    <w:rsid w:val="00381DB8"/>
    <w:rsid w:val="00381E76"/>
    <w:rsid w:val="00381E8A"/>
    <w:rsid w:val="00381EBF"/>
    <w:rsid w:val="003821BA"/>
    <w:rsid w:val="003821E7"/>
    <w:rsid w:val="00382278"/>
    <w:rsid w:val="00382324"/>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1C8"/>
    <w:rsid w:val="003852CC"/>
    <w:rsid w:val="0038589B"/>
    <w:rsid w:val="00385A70"/>
    <w:rsid w:val="00385B54"/>
    <w:rsid w:val="00385BD7"/>
    <w:rsid w:val="00385D47"/>
    <w:rsid w:val="00385F3A"/>
    <w:rsid w:val="003861B1"/>
    <w:rsid w:val="00386322"/>
    <w:rsid w:val="0038646E"/>
    <w:rsid w:val="00386539"/>
    <w:rsid w:val="003865C1"/>
    <w:rsid w:val="00386688"/>
    <w:rsid w:val="0038689B"/>
    <w:rsid w:val="003869C9"/>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A92"/>
    <w:rsid w:val="00391C99"/>
    <w:rsid w:val="00391D30"/>
    <w:rsid w:val="00391D80"/>
    <w:rsid w:val="00392080"/>
    <w:rsid w:val="00392493"/>
    <w:rsid w:val="003926BE"/>
    <w:rsid w:val="003929A7"/>
    <w:rsid w:val="00392A1F"/>
    <w:rsid w:val="00392DB8"/>
    <w:rsid w:val="00392FE1"/>
    <w:rsid w:val="00393514"/>
    <w:rsid w:val="0039354B"/>
    <w:rsid w:val="003935EC"/>
    <w:rsid w:val="00393A04"/>
    <w:rsid w:val="00393A68"/>
    <w:rsid w:val="00393B78"/>
    <w:rsid w:val="00393BB4"/>
    <w:rsid w:val="00393CED"/>
    <w:rsid w:val="00393DC2"/>
    <w:rsid w:val="003946B1"/>
    <w:rsid w:val="00394775"/>
    <w:rsid w:val="00394948"/>
    <w:rsid w:val="00394B44"/>
    <w:rsid w:val="00394D6C"/>
    <w:rsid w:val="0039502C"/>
    <w:rsid w:val="0039511F"/>
    <w:rsid w:val="00395444"/>
    <w:rsid w:val="003956FE"/>
    <w:rsid w:val="003958DF"/>
    <w:rsid w:val="003958F1"/>
    <w:rsid w:val="00395919"/>
    <w:rsid w:val="0039598F"/>
    <w:rsid w:val="003959FE"/>
    <w:rsid w:val="00395E09"/>
    <w:rsid w:val="00395E7B"/>
    <w:rsid w:val="0039610F"/>
    <w:rsid w:val="003962EC"/>
    <w:rsid w:val="003965AE"/>
    <w:rsid w:val="0039665F"/>
    <w:rsid w:val="00396806"/>
    <w:rsid w:val="00396969"/>
    <w:rsid w:val="00396BBB"/>
    <w:rsid w:val="00397113"/>
    <w:rsid w:val="00397292"/>
    <w:rsid w:val="003972F0"/>
    <w:rsid w:val="003976D6"/>
    <w:rsid w:val="003976DD"/>
    <w:rsid w:val="003978B8"/>
    <w:rsid w:val="00397A8E"/>
    <w:rsid w:val="00397AD4"/>
    <w:rsid w:val="00397B87"/>
    <w:rsid w:val="00397C89"/>
    <w:rsid w:val="00397DFD"/>
    <w:rsid w:val="003A0080"/>
    <w:rsid w:val="003A0311"/>
    <w:rsid w:val="003A0736"/>
    <w:rsid w:val="003A09D3"/>
    <w:rsid w:val="003A0EB2"/>
    <w:rsid w:val="003A1135"/>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B0D"/>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BE2"/>
    <w:rsid w:val="003A4E82"/>
    <w:rsid w:val="003A4FDD"/>
    <w:rsid w:val="003A523B"/>
    <w:rsid w:val="003A5865"/>
    <w:rsid w:val="003A590E"/>
    <w:rsid w:val="003A5936"/>
    <w:rsid w:val="003A5982"/>
    <w:rsid w:val="003A60A2"/>
    <w:rsid w:val="003A62D9"/>
    <w:rsid w:val="003A6330"/>
    <w:rsid w:val="003A6424"/>
    <w:rsid w:val="003A6558"/>
    <w:rsid w:val="003A6619"/>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329"/>
    <w:rsid w:val="003B248F"/>
    <w:rsid w:val="003B2652"/>
    <w:rsid w:val="003B2797"/>
    <w:rsid w:val="003B2B79"/>
    <w:rsid w:val="003B2C70"/>
    <w:rsid w:val="003B3171"/>
    <w:rsid w:val="003B31E4"/>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720"/>
    <w:rsid w:val="003B686B"/>
    <w:rsid w:val="003B6870"/>
    <w:rsid w:val="003B687E"/>
    <w:rsid w:val="003B6FCB"/>
    <w:rsid w:val="003B7020"/>
    <w:rsid w:val="003B7116"/>
    <w:rsid w:val="003B713D"/>
    <w:rsid w:val="003B7294"/>
    <w:rsid w:val="003B7699"/>
    <w:rsid w:val="003B76F0"/>
    <w:rsid w:val="003B76FE"/>
    <w:rsid w:val="003B79F7"/>
    <w:rsid w:val="003B7B70"/>
    <w:rsid w:val="003B7DB4"/>
    <w:rsid w:val="003C009A"/>
    <w:rsid w:val="003C0374"/>
    <w:rsid w:val="003C05D4"/>
    <w:rsid w:val="003C07D7"/>
    <w:rsid w:val="003C0819"/>
    <w:rsid w:val="003C082F"/>
    <w:rsid w:val="003C0985"/>
    <w:rsid w:val="003C10B8"/>
    <w:rsid w:val="003C1718"/>
    <w:rsid w:val="003C1DC2"/>
    <w:rsid w:val="003C1DFE"/>
    <w:rsid w:val="003C1E8A"/>
    <w:rsid w:val="003C1F2C"/>
    <w:rsid w:val="003C212E"/>
    <w:rsid w:val="003C21F5"/>
    <w:rsid w:val="003C24AE"/>
    <w:rsid w:val="003C29EC"/>
    <w:rsid w:val="003C2C9D"/>
    <w:rsid w:val="003C3498"/>
    <w:rsid w:val="003C3788"/>
    <w:rsid w:val="003C385F"/>
    <w:rsid w:val="003C3B73"/>
    <w:rsid w:val="003C3D6E"/>
    <w:rsid w:val="003C3F8B"/>
    <w:rsid w:val="003C4213"/>
    <w:rsid w:val="003C4250"/>
    <w:rsid w:val="003C4454"/>
    <w:rsid w:val="003C44DB"/>
    <w:rsid w:val="003C4747"/>
    <w:rsid w:val="003C4936"/>
    <w:rsid w:val="003C4AAA"/>
    <w:rsid w:val="003C4CA3"/>
    <w:rsid w:val="003C4F25"/>
    <w:rsid w:val="003C507B"/>
    <w:rsid w:val="003C5268"/>
    <w:rsid w:val="003C54D3"/>
    <w:rsid w:val="003C5AFC"/>
    <w:rsid w:val="003C5C46"/>
    <w:rsid w:val="003C64CD"/>
    <w:rsid w:val="003C6544"/>
    <w:rsid w:val="003C6580"/>
    <w:rsid w:val="003C6842"/>
    <w:rsid w:val="003C6A1C"/>
    <w:rsid w:val="003C6C01"/>
    <w:rsid w:val="003C6C2F"/>
    <w:rsid w:val="003C6CCB"/>
    <w:rsid w:val="003C6DA9"/>
    <w:rsid w:val="003C736F"/>
    <w:rsid w:val="003C76F3"/>
    <w:rsid w:val="003C7855"/>
    <w:rsid w:val="003C7E34"/>
    <w:rsid w:val="003D0030"/>
    <w:rsid w:val="003D0240"/>
    <w:rsid w:val="003D06A7"/>
    <w:rsid w:val="003D084F"/>
    <w:rsid w:val="003D0868"/>
    <w:rsid w:val="003D09DA"/>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953"/>
    <w:rsid w:val="003D2AB2"/>
    <w:rsid w:val="003D2ABC"/>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1BD"/>
    <w:rsid w:val="003D740C"/>
    <w:rsid w:val="003D74C7"/>
    <w:rsid w:val="003D79E8"/>
    <w:rsid w:val="003D79ED"/>
    <w:rsid w:val="003D7A48"/>
    <w:rsid w:val="003D7B4D"/>
    <w:rsid w:val="003D7BDC"/>
    <w:rsid w:val="003D7D9B"/>
    <w:rsid w:val="003E02D9"/>
    <w:rsid w:val="003E07D5"/>
    <w:rsid w:val="003E089F"/>
    <w:rsid w:val="003E0974"/>
    <w:rsid w:val="003E0ADB"/>
    <w:rsid w:val="003E0CAD"/>
    <w:rsid w:val="003E0CE4"/>
    <w:rsid w:val="003E1312"/>
    <w:rsid w:val="003E151F"/>
    <w:rsid w:val="003E1868"/>
    <w:rsid w:val="003E1B00"/>
    <w:rsid w:val="003E1CF4"/>
    <w:rsid w:val="003E1ED5"/>
    <w:rsid w:val="003E1EFB"/>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9EC"/>
    <w:rsid w:val="003E4CDB"/>
    <w:rsid w:val="003E5349"/>
    <w:rsid w:val="003E5383"/>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613A"/>
    <w:rsid w:val="003F62B4"/>
    <w:rsid w:val="003F6442"/>
    <w:rsid w:val="003F646F"/>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0B8"/>
    <w:rsid w:val="0040015E"/>
    <w:rsid w:val="0040034B"/>
    <w:rsid w:val="0040041A"/>
    <w:rsid w:val="00400427"/>
    <w:rsid w:val="004006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793"/>
    <w:rsid w:val="0040495B"/>
    <w:rsid w:val="00404B3F"/>
    <w:rsid w:val="00404BDD"/>
    <w:rsid w:val="00404D4D"/>
    <w:rsid w:val="004051E9"/>
    <w:rsid w:val="004057CF"/>
    <w:rsid w:val="00405878"/>
    <w:rsid w:val="00405898"/>
    <w:rsid w:val="00405A9F"/>
    <w:rsid w:val="00405B21"/>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27F6"/>
    <w:rsid w:val="0041312C"/>
    <w:rsid w:val="00413369"/>
    <w:rsid w:val="0041362F"/>
    <w:rsid w:val="00413637"/>
    <w:rsid w:val="00414237"/>
    <w:rsid w:val="004143F6"/>
    <w:rsid w:val="004145AE"/>
    <w:rsid w:val="00414607"/>
    <w:rsid w:val="00414737"/>
    <w:rsid w:val="004147F4"/>
    <w:rsid w:val="004148BA"/>
    <w:rsid w:val="00414C3F"/>
    <w:rsid w:val="00414D4F"/>
    <w:rsid w:val="00414F01"/>
    <w:rsid w:val="00415148"/>
    <w:rsid w:val="0041539C"/>
    <w:rsid w:val="0041577E"/>
    <w:rsid w:val="004157F6"/>
    <w:rsid w:val="004159A2"/>
    <w:rsid w:val="004159D3"/>
    <w:rsid w:val="00415A14"/>
    <w:rsid w:val="00416091"/>
    <w:rsid w:val="0041616C"/>
    <w:rsid w:val="0041634C"/>
    <w:rsid w:val="00416A66"/>
    <w:rsid w:val="00416C85"/>
    <w:rsid w:val="00416CAB"/>
    <w:rsid w:val="00416EB8"/>
    <w:rsid w:val="00416F3B"/>
    <w:rsid w:val="0041743D"/>
    <w:rsid w:val="004174FC"/>
    <w:rsid w:val="00417678"/>
    <w:rsid w:val="00417A2D"/>
    <w:rsid w:val="00417B31"/>
    <w:rsid w:val="00417C5C"/>
    <w:rsid w:val="00417D10"/>
    <w:rsid w:val="00417D1F"/>
    <w:rsid w:val="00420042"/>
    <w:rsid w:val="00420060"/>
    <w:rsid w:val="004200C8"/>
    <w:rsid w:val="00420126"/>
    <w:rsid w:val="00420249"/>
    <w:rsid w:val="00420391"/>
    <w:rsid w:val="004203CF"/>
    <w:rsid w:val="004204CB"/>
    <w:rsid w:val="004205EC"/>
    <w:rsid w:val="00420699"/>
    <w:rsid w:val="00420755"/>
    <w:rsid w:val="00420B13"/>
    <w:rsid w:val="00420C6C"/>
    <w:rsid w:val="00420CB7"/>
    <w:rsid w:val="004213C2"/>
    <w:rsid w:val="004213E8"/>
    <w:rsid w:val="00421515"/>
    <w:rsid w:val="0042156E"/>
    <w:rsid w:val="00421661"/>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DE"/>
    <w:rsid w:val="00425FFD"/>
    <w:rsid w:val="004262F8"/>
    <w:rsid w:val="00426442"/>
    <w:rsid w:val="0042654A"/>
    <w:rsid w:val="00426588"/>
    <w:rsid w:val="004265EF"/>
    <w:rsid w:val="00426917"/>
    <w:rsid w:val="00426A93"/>
    <w:rsid w:val="00426D55"/>
    <w:rsid w:val="00426DFA"/>
    <w:rsid w:val="004270A1"/>
    <w:rsid w:val="004272ED"/>
    <w:rsid w:val="004272F9"/>
    <w:rsid w:val="004273ED"/>
    <w:rsid w:val="004276E3"/>
    <w:rsid w:val="00427B9D"/>
    <w:rsid w:val="00427BFB"/>
    <w:rsid w:val="00427E67"/>
    <w:rsid w:val="0043001E"/>
    <w:rsid w:val="00430178"/>
    <w:rsid w:val="004301EC"/>
    <w:rsid w:val="0043042C"/>
    <w:rsid w:val="00430495"/>
    <w:rsid w:val="0043063B"/>
    <w:rsid w:val="00430733"/>
    <w:rsid w:val="00431149"/>
    <w:rsid w:val="0043118B"/>
    <w:rsid w:val="004317A6"/>
    <w:rsid w:val="00431861"/>
    <w:rsid w:val="0043189C"/>
    <w:rsid w:val="004318FF"/>
    <w:rsid w:val="00431B06"/>
    <w:rsid w:val="00431C52"/>
    <w:rsid w:val="00431C6B"/>
    <w:rsid w:val="00431CB1"/>
    <w:rsid w:val="00431D55"/>
    <w:rsid w:val="00431DB5"/>
    <w:rsid w:val="00431E24"/>
    <w:rsid w:val="00432286"/>
    <w:rsid w:val="00432318"/>
    <w:rsid w:val="0043256A"/>
    <w:rsid w:val="0043270B"/>
    <w:rsid w:val="00432780"/>
    <w:rsid w:val="00432BA8"/>
    <w:rsid w:val="00432F8F"/>
    <w:rsid w:val="00432F9E"/>
    <w:rsid w:val="00433106"/>
    <w:rsid w:val="0043325E"/>
    <w:rsid w:val="00433335"/>
    <w:rsid w:val="004333BF"/>
    <w:rsid w:val="004334F9"/>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13"/>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A7"/>
    <w:rsid w:val="00444901"/>
    <w:rsid w:val="00444934"/>
    <w:rsid w:val="00444DB3"/>
    <w:rsid w:val="00444EB4"/>
    <w:rsid w:val="00444F59"/>
    <w:rsid w:val="00444F5E"/>
    <w:rsid w:val="004450FA"/>
    <w:rsid w:val="00445513"/>
    <w:rsid w:val="00445625"/>
    <w:rsid w:val="00445907"/>
    <w:rsid w:val="00445CFF"/>
    <w:rsid w:val="00445F9E"/>
    <w:rsid w:val="004462AF"/>
    <w:rsid w:val="00446424"/>
    <w:rsid w:val="0044662A"/>
    <w:rsid w:val="00446985"/>
    <w:rsid w:val="00446ACE"/>
    <w:rsid w:val="00446C96"/>
    <w:rsid w:val="00446D50"/>
    <w:rsid w:val="004471D1"/>
    <w:rsid w:val="004473EE"/>
    <w:rsid w:val="00447427"/>
    <w:rsid w:val="0044769A"/>
    <w:rsid w:val="004478FA"/>
    <w:rsid w:val="004479DF"/>
    <w:rsid w:val="00447B85"/>
    <w:rsid w:val="00447F64"/>
    <w:rsid w:val="0045011F"/>
    <w:rsid w:val="00450481"/>
    <w:rsid w:val="004504C4"/>
    <w:rsid w:val="00450778"/>
    <w:rsid w:val="00450A1A"/>
    <w:rsid w:val="00450D3B"/>
    <w:rsid w:val="004512E6"/>
    <w:rsid w:val="0045169D"/>
    <w:rsid w:val="0045183A"/>
    <w:rsid w:val="004518D5"/>
    <w:rsid w:val="00451B06"/>
    <w:rsid w:val="00451BEB"/>
    <w:rsid w:val="004520FE"/>
    <w:rsid w:val="004526B9"/>
    <w:rsid w:val="004526E3"/>
    <w:rsid w:val="004527C0"/>
    <w:rsid w:val="00452BB1"/>
    <w:rsid w:val="00452CC5"/>
    <w:rsid w:val="0045313D"/>
    <w:rsid w:val="004535C6"/>
    <w:rsid w:val="00453871"/>
    <w:rsid w:val="00453DEF"/>
    <w:rsid w:val="0045419E"/>
    <w:rsid w:val="0045433D"/>
    <w:rsid w:val="004543E4"/>
    <w:rsid w:val="00454863"/>
    <w:rsid w:val="004548A6"/>
    <w:rsid w:val="004548E5"/>
    <w:rsid w:val="00454ACD"/>
    <w:rsid w:val="00454C01"/>
    <w:rsid w:val="00454F08"/>
    <w:rsid w:val="00454F85"/>
    <w:rsid w:val="00454FA7"/>
    <w:rsid w:val="00455105"/>
    <w:rsid w:val="004551C3"/>
    <w:rsid w:val="0045591A"/>
    <w:rsid w:val="00455E20"/>
    <w:rsid w:val="00455E21"/>
    <w:rsid w:val="00456052"/>
    <w:rsid w:val="0045606F"/>
    <w:rsid w:val="00456104"/>
    <w:rsid w:val="00456114"/>
    <w:rsid w:val="0045623E"/>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6B3"/>
    <w:rsid w:val="00462B09"/>
    <w:rsid w:val="00462B31"/>
    <w:rsid w:val="00462C00"/>
    <w:rsid w:val="00462C23"/>
    <w:rsid w:val="004631A1"/>
    <w:rsid w:val="00463337"/>
    <w:rsid w:val="004633CC"/>
    <w:rsid w:val="004633FC"/>
    <w:rsid w:val="00463448"/>
    <w:rsid w:val="004636FA"/>
    <w:rsid w:val="00463775"/>
    <w:rsid w:val="004638EC"/>
    <w:rsid w:val="00463C8F"/>
    <w:rsid w:val="0046400B"/>
    <w:rsid w:val="00464074"/>
    <w:rsid w:val="0046413F"/>
    <w:rsid w:val="004641A0"/>
    <w:rsid w:val="0046421E"/>
    <w:rsid w:val="00464266"/>
    <w:rsid w:val="0046434B"/>
    <w:rsid w:val="00464A82"/>
    <w:rsid w:val="00464C22"/>
    <w:rsid w:val="00464EE0"/>
    <w:rsid w:val="00465180"/>
    <w:rsid w:val="00465235"/>
    <w:rsid w:val="00465467"/>
    <w:rsid w:val="00465573"/>
    <w:rsid w:val="00465AD8"/>
    <w:rsid w:val="00465D99"/>
    <w:rsid w:val="00465EB3"/>
    <w:rsid w:val="00465F4A"/>
    <w:rsid w:val="004663D9"/>
    <w:rsid w:val="004665D2"/>
    <w:rsid w:val="00466DA9"/>
    <w:rsid w:val="004671D6"/>
    <w:rsid w:val="00467339"/>
    <w:rsid w:val="0046753F"/>
    <w:rsid w:val="0047041E"/>
    <w:rsid w:val="00470628"/>
    <w:rsid w:val="00470750"/>
    <w:rsid w:val="00470893"/>
    <w:rsid w:val="0047166D"/>
    <w:rsid w:val="00471856"/>
    <w:rsid w:val="00471DB0"/>
    <w:rsid w:val="00471FAB"/>
    <w:rsid w:val="004721FB"/>
    <w:rsid w:val="0047253B"/>
    <w:rsid w:val="00472ACB"/>
    <w:rsid w:val="00473400"/>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3E3"/>
    <w:rsid w:val="0047651F"/>
    <w:rsid w:val="0047652B"/>
    <w:rsid w:val="00476549"/>
    <w:rsid w:val="00476A14"/>
    <w:rsid w:val="00476B2D"/>
    <w:rsid w:val="00476D14"/>
    <w:rsid w:val="00476D8B"/>
    <w:rsid w:val="00476E98"/>
    <w:rsid w:val="00476EAE"/>
    <w:rsid w:val="00477200"/>
    <w:rsid w:val="004774C5"/>
    <w:rsid w:val="004774F0"/>
    <w:rsid w:val="004775ED"/>
    <w:rsid w:val="004778C0"/>
    <w:rsid w:val="00477B60"/>
    <w:rsid w:val="00477DF9"/>
    <w:rsid w:val="00477EC4"/>
    <w:rsid w:val="00477FD5"/>
    <w:rsid w:val="004801A0"/>
    <w:rsid w:val="00480A09"/>
    <w:rsid w:val="00480ADC"/>
    <w:rsid w:val="00480B03"/>
    <w:rsid w:val="00480C70"/>
    <w:rsid w:val="00480CC5"/>
    <w:rsid w:val="004810EC"/>
    <w:rsid w:val="0048129B"/>
    <w:rsid w:val="0048150B"/>
    <w:rsid w:val="00481607"/>
    <w:rsid w:val="00481611"/>
    <w:rsid w:val="004818FF"/>
    <w:rsid w:val="00481B1D"/>
    <w:rsid w:val="0048215F"/>
    <w:rsid w:val="00482232"/>
    <w:rsid w:val="00482278"/>
    <w:rsid w:val="00482389"/>
    <w:rsid w:val="0048271A"/>
    <w:rsid w:val="00482943"/>
    <w:rsid w:val="00482ADC"/>
    <w:rsid w:val="00482CC3"/>
    <w:rsid w:val="00482D3B"/>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E9"/>
    <w:rsid w:val="00485460"/>
    <w:rsid w:val="004856EF"/>
    <w:rsid w:val="004857B6"/>
    <w:rsid w:val="0048586E"/>
    <w:rsid w:val="0048598C"/>
    <w:rsid w:val="00485998"/>
    <w:rsid w:val="00485A0B"/>
    <w:rsid w:val="00485A18"/>
    <w:rsid w:val="00485E8A"/>
    <w:rsid w:val="00485E99"/>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CC4"/>
    <w:rsid w:val="00487E79"/>
    <w:rsid w:val="00487F28"/>
    <w:rsid w:val="00487FE6"/>
    <w:rsid w:val="00490134"/>
    <w:rsid w:val="00490185"/>
    <w:rsid w:val="00490532"/>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C51"/>
    <w:rsid w:val="00492213"/>
    <w:rsid w:val="004924E5"/>
    <w:rsid w:val="00492597"/>
    <w:rsid w:val="0049259C"/>
    <w:rsid w:val="00492619"/>
    <w:rsid w:val="0049268A"/>
    <w:rsid w:val="004927F3"/>
    <w:rsid w:val="00492988"/>
    <w:rsid w:val="00492B55"/>
    <w:rsid w:val="00493041"/>
    <w:rsid w:val="004932E8"/>
    <w:rsid w:val="004933F1"/>
    <w:rsid w:val="0049349F"/>
    <w:rsid w:val="004935A4"/>
    <w:rsid w:val="00493800"/>
    <w:rsid w:val="004938AA"/>
    <w:rsid w:val="00493A54"/>
    <w:rsid w:val="00493B54"/>
    <w:rsid w:val="00493BEA"/>
    <w:rsid w:val="00493D08"/>
    <w:rsid w:val="004940EC"/>
    <w:rsid w:val="004949D8"/>
    <w:rsid w:val="00494B87"/>
    <w:rsid w:val="00494D0D"/>
    <w:rsid w:val="00494E75"/>
    <w:rsid w:val="00495071"/>
    <w:rsid w:val="004951D6"/>
    <w:rsid w:val="004956BC"/>
    <w:rsid w:val="00495ECC"/>
    <w:rsid w:val="004961DB"/>
    <w:rsid w:val="00496224"/>
    <w:rsid w:val="00496321"/>
    <w:rsid w:val="0049653E"/>
    <w:rsid w:val="0049658F"/>
    <w:rsid w:val="004966CE"/>
    <w:rsid w:val="004966EE"/>
    <w:rsid w:val="0049695F"/>
    <w:rsid w:val="00496BEF"/>
    <w:rsid w:val="00496C3D"/>
    <w:rsid w:val="00496D8A"/>
    <w:rsid w:val="00496E38"/>
    <w:rsid w:val="00496E47"/>
    <w:rsid w:val="004973E5"/>
    <w:rsid w:val="004973EE"/>
    <w:rsid w:val="0049757C"/>
    <w:rsid w:val="00497C03"/>
    <w:rsid w:val="00497C95"/>
    <w:rsid w:val="00497D6A"/>
    <w:rsid w:val="00497EF8"/>
    <w:rsid w:val="004A01E1"/>
    <w:rsid w:val="004A0468"/>
    <w:rsid w:val="004A07D2"/>
    <w:rsid w:val="004A0A08"/>
    <w:rsid w:val="004A0A72"/>
    <w:rsid w:val="004A0D36"/>
    <w:rsid w:val="004A0E00"/>
    <w:rsid w:val="004A10AA"/>
    <w:rsid w:val="004A1241"/>
    <w:rsid w:val="004A15F7"/>
    <w:rsid w:val="004A1600"/>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51"/>
    <w:rsid w:val="004A366E"/>
    <w:rsid w:val="004A36C0"/>
    <w:rsid w:val="004A38D2"/>
    <w:rsid w:val="004A3AA3"/>
    <w:rsid w:val="004A3AAA"/>
    <w:rsid w:val="004A3CB9"/>
    <w:rsid w:val="004A3CF6"/>
    <w:rsid w:val="004A41A2"/>
    <w:rsid w:val="004A4222"/>
    <w:rsid w:val="004A4625"/>
    <w:rsid w:val="004A4900"/>
    <w:rsid w:val="004A4992"/>
    <w:rsid w:val="004A4D38"/>
    <w:rsid w:val="004A4E7E"/>
    <w:rsid w:val="004A4E95"/>
    <w:rsid w:val="004A4EB4"/>
    <w:rsid w:val="004A4F67"/>
    <w:rsid w:val="004A5109"/>
    <w:rsid w:val="004A5166"/>
    <w:rsid w:val="004A51FA"/>
    <w:rsid w:val="004A5270"/>
    <w:rsid w:val="004A5477"/>
    <w:rsid w:val="004A549A"/>
    <w:rsid w:val="004A566F"/>
    <w:rsid w:val="004A57FC"/>
    <w:rsid w:val="004A5D36"/>
    <w:rsid w:val="004A5EAE"/>
    <w:rsid w:val="004A6011"/>
    <w:rsid w:val="004A6072"/>
    <w:rsid w:val="004A64AE"/>
    <w:rsid w:val="004A6807"/>
    <w:rsid w:val="004A6DF0"/>
    <w:rsid w:val="004A6DF4"/>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0CC"/>
    <w:rsid w:val="004B42AC"/>
    <w:rsid w:val="004B44AE"/>
    <w:rsid w:val="004B45A2"/>
    <w:rsid w:val="004B4612"/>
    <w:rsid w:val="004B46C3"/>
    <w:rsid w:val="004B4789"/>
    <w:rsid w:val="004B47EC"/>
    <w:rsid w:val="004B4A0F"/>
    <w:rsid w:val="004B4F6B"/>
    <w:rsid w:val="004B50E0"/>
    <w:rsid w:val="004B533E"/>
    <w:rsid w:val="004B5555"/>
    <w:rsid w:val="004B55EC"/>
    <w:rsid w:val="004B5819"/>
    <w:rsid w:val="004B5A2C"/>
    <w:rsid w:val="004B5E0B"/>
    <w:rsid w:val="004B6301"/>
    <w:rsid w:val="004B65DB"/>
    <w:rsid w:val="004B6A8C"/>
    <w:rsid w:val="004B6AF9"/>
    <w:rsid w:val="004B6EFF"/>
    <w:rsid w:val="004B6FFB"/>
    <w:rsid w:val="004B7311"/>
    <w:rsid w:val="004B7418"/>
    <w:rsid w:val="004B76EC"/>
    <w:rsid w:val="004B795F"/>
    <w:rsid w:val="004B7BA5"/>
    <w:rsid w:val="004B7CCC"/>
    <w:rsid w:val="004B7DC2"/>
    <w:rsid w:val="004B7DE3"/>
    <w:rsid w:val="004C0346"/>
    <w:rsid w:val="004C038E"/>
    <w:rsid w:val="004C03BE"/>
    <w:rsid w:val="004C0783"/>
    <w:rsid w:val="004C08E6"/>
    <w:rsid w:val="004C0A67"/>
    <w:rsid w:val="004C0B5B"/>
    <w:rsid w:val="004C0C5C"/>
    <w:rsid w:val="004C0D61"/>
    <w:rsid w:val="004C0F99"/>
    <w:rsid w:val="004C109D"/>
    <w:rsid w:val="004C11D4"/>
    <w:rsid w:val="004C130D"/>
    <w:rsid w:val="004C1624"/>
    <w:rsid w:val="004C16BC"/>
    <w:rsid w:val="004C19E4"/>
    <w:rsid w:val="004C1A67"/>
    <w:rsid w:val="004C1EF6"/>
    <w:rsid w:val="004C1F5C"/>
    <w:rsid w:val="004C2371"/>
    <w:rsid w:val="004C2645"/>
    <w:rsid w:val="004C270F"/>
    <w:rsid w:val="004C2770"/>
    <w:rsid w:val="004C2BCB"/>
    <w:rsid w:val="004C2D59"/>
    <w:rsid w:val="004C2DA9"/>
    <w:rsid w:val="004C2F01"/>
    <w:rsid w:val="004C2F46"/>
    <w:rsid w:val="004C3472"/>
    <w:rsid w:val="004C34E8"/>
    <w:rsid w:val="004C3AD1"/>
    <w:rsid w:val="004C3C51"/>
    <w:rsid w:val="004C3CB6"/>
    <w:rsid w:val="004C44D3"/>
    <w:rsid w:val="004C47FE"/>
    <w:rsid w:val="004C49C5"/>
    <w:rsid w:val="004C4BAA"/>
    <w:rsid w:val="004C4BCE"/>
    <w:rsid w:val="004C4BF3"/>
    <w:rsid w:val="004C4F33"/>
    <w:rsid w:val="004C4FC2"/>
    <w:rsid w:val="004C4FCF"/>
    <w:rsid w:val="004C521E"/>
    <w:rsid w:val="004C5283"/>
    <w:rsid w:val="004C5500"/>
    <w:rsid w:val="004C560A"/>
    <w:rsid w:val="004C566C"/>
    <w:rsid w:val="004C576F"/>
    <w:rsid w:val="004C593B"/>
    <w:rsid w:val="004C5A60"/>
    <w:rsid w:val="004C5AF0"/>
    <w:rsid w:val="004C5C44"/>
    <w:rsid w:val="004C5E1B"/>
    <w:rsid w:val="004C5EF0"/>
    <w:rsid w:val="004C62A6"/>
    <w:rsid w:val="004C63D6"/>
    <w:rsid w:val="004C660B"/>
    <w:rsid w:val="004C6F28"/>
    <w:rsid w:val="004C7081"/>
    <w:rsid w:val="004C709B"/>
    <w:rsid w:val="004C7305"/>
    <w:rsid w:val="004C730E"/>
    <w:rsid w:val="004C7565"/>
    <w:rsid w:val="004C75DA"/>
    <w:rsid w:val="004C7678"/>
    <w:rsid w:val="004C76D1"/>
    <w:rsid w:val="004C7739"/>
    <w:rsid w:val="004C7985"/>
    <w:rsid w:val="004C7A3A"/>
    <w:rsid w:val="004C7BDF"/>
    <w:rsid w:val="004C7F51"/>
    <w:rsid w:val="004D0184"/>
    <w:rsid w:val="004D0C65"/>
    <w:rsid w:val="004D0CE0"/>
    <w:rsid w:val="004D0DCD"/>
    <w:rsid w:val="004D0E42"/>
    <w:rsid w:val="004D0E7C"/>
    <w:rsid w:val="004D0FA5"/>
    <w:rsid w:val="004D1059"/>
    <w:rsid w:val="004D13BF"/>
    <w:rsid w:val="004D17E6"/>
    <w:rsid w:val="004D1944"/>
    <w:rsid w:val="004D1A33"/>
    <w:rsid w:val="004D1C35"/>
    <w:rsid w:val="004D1D64"/>
    <w:rsid w:val="004D1DBB"/>
    <w:rsid w:val="004D2474"/>
    <w:rsid w:val="004D27C4"/>
    <w:rsid w:val="004D2E01"/>
    <w:rsid w:val="004D2E57"/>
    <w:rsid w:val="004D2E6A"/>
    <w:rsid w:val="004D30AD"/>
    <w:rsid w:val="004D3251"/>
    <w:rsid w:val="004D336E"/>
    <w:rsid w:val="004D3403"/>
    <w:rsid w:val="004D3945"/>
    <w:rsid w:val="004D39CA"/>
    <w:rsid w:val="004D3AE4"/>
    <w:rsid w:val="004D40D1"/>
    <w:rsid w:val="004D40D5"/>
    <w:rsid w:val="004D472E"/>
    <w:rsid w:val="004D4957"/>
    <w:rsid w:val="004D4968"/>
    <w:rsid w:val="004D4A8A"/>
    <w:rsid w:val="004D4ABF"/>
    <w:rsid w:val="004D4BD0"/>
    <w:rsid w:val="004D4E0E"/>
    <w:rsid w:val="004D50CC"/>
    <w:rsid w:val="004D581C"/>
    <w:rsid w:val="004D58D1"/>
    <w:rsid w:val="004D5F02"/>
    <w:rsid w:val="004D602D"/>
    <w:rsid w:val="004D64DD"/>
    <w:rsid w:val="004D65BA"/>
    <w:rsid w:val="004D68C0"/>
    <w:rsid w:val="004D69F5"/>
    <w:rsid w:val="004D6E07"/>
    <w:rsid w:val="004D6FC0"/>
    <w:rsid w:val="004D70E1"/>
    <w:rsid w:val="004D710C"/>
    <w:rsid w:val="004D78BC"/>
    <w:rsid w:val="004D7B69"/>
    <w:rsid w:val="004D7C2C"/>
    <w:rsid w:val="004D7CF2"/>
    <w:rsid w:val="004E0033"/>
    <w:rsid w:val="004E00F1"/>
    <w:rsid w:val="004E0211"/>
    <w:rsid w:val="004E03BE"/>
    <w:rsid w:val="004E03F3"/>
    <w:rsid w:val="004E0459"/>
    <w:rsid w:val="004E0540"/>
    <w:rsid w:val="004E054F"/>
    <w:rsid w:val="004E06A9"/>
    <w:rsid w:val="004E071E"/>
    <w:rsid w:val="004E09ED"/>
    <w:rsid w:val="004E0A38"/>
    <w:rsid w:val="004E0CD0"/>
    <w:rsid w:val="004E1260"/>
    <w:rsid w:val="004E1694"/>
    <w:rsid w:val="004E1961"/>
    <w:rsid w:val="004E1CBB"/>
    <w:rsid w:val="004E1D07"/>
    <w:rsid w:val="004E209D"/>
    <w:rsid w:val="004E21D3"/>
    <w:rsid w:val="004E2E33"/>
    <w:rsid w:val="004E2F51"/>
    <w:rsid w:val="004E3065"/>
    <w:rsid w:val="004E30F8"/>
    <w:rsid w:val="004E31A1"/>
    <w:rsid w:val="004E3579"/>
    <w:rsid w:val="004E365B"/>
    <w:rsid w:val="004E3892"/>
    <w:rsid w:val="004E3B0E"/>
    <w:rsid w:val="004E3E56"/>
    <w:rsid w:val="004E3FD8"/>
    <w:rsid w:val="004E4199"/>
    <w:rsid w:val="004E4423"/>
    <w:rsid w:val="004E471C"/>
    <w:rsid w:val="004E47B6"/>
    <w:rsid w:val="004E485B"/>
    <w:rsid w:val="004E4B57"/>
    <w:rsid w:val="004E4EF1"/>
    <w:rsid w:val="004E50E0"/>
    <w:rsid w:val="004E523B"/>
    <w:rsid w:val="004E524E"/>
    <w:rsid w:val="004E53AE"/>
    <w:rsid w:val="004E5449"/>
    <w:rsid w:val="004E54D2"/>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AA6"/>
    <w:rsid w:val="004F2B9C"/>
    <w:rsid w:val="004F2CCE"/>
    <w:rsid w:val="004F31E3"/>
    <w:rsid w:val="004F3205"/>
    <w:rsid w:val="004F32B7"/>
    <w:rsid w:val="004F3596"/>
    <w:rsid w:val="004F359A"/>
    <w:rsid w:val="004F3863"/>
    <w:rsid w:val="004F399D"/>
    <w:rsid w:val="004F3DD1"/>
    <w:rsid w:val="004F42E0"/>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D4"/>
    <w:rsid w:val="004F735F"/>
    <w:rsid w:val="004F7373"/>
    <w:rsid w:val="004F73A5"/>
    <w:rsid w:val="004F76A6"/>
    <w:rsid w:val="004F7746"/>
    <w:rsid w:val="004F7A2C"/>
    <w:rsid w:val="004F7A40"/>
    <w:rsid w:val="004F7B80"/>
    <w:rsid w:val="004F7C51"/>
    <w:rsid w:val="004F7D9D"/>
    <w:rsid w:val="004F7F1A"/>
    <w:rsid w:val="004F7FF7"/>
    <w:rsid w:val="0050031C"/>
    <w:rsid w:val="005004F7"/>
    <w:rsid w:val="00500798"/>
    <w:rsid w:val="005007E7"/>
    <w:rsid w:val="00500890"/>
    <w:rsid w:val="00500932"/>
    <w:rsid w:val="00500A18"/>
    <w:rsid w:val="00500A59"/>
    <w:rsid w:val="00501073"/>
    <w:rsid w:val="0050132F"/>
    <w:rsid w:val="00501723"/>
    <w:rsid w:val="00501728"/>
    <w:rsid w:val="00501A8C"/>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6CA"/>
    <w:rsid w:val="0050377B"/>
    <w:rsid w:val="005038A7"/>
    <w:rsid w:val="0050398B"/>
    <w:rsid w:val="00503FAD"/>
    <w:rsid w:val="0050409D"/>
    <w:rsid w:val="005041A6"/>
    <w:rsid w:val="0050446A"/>
    <w:rsid w:val="00504639"/>
    <w:rsid w:val="0050482D"/>
    <w:rsid w:val="00504976"/>
    <w:rsid w:val="005049CB"/>
    <w:rsid w:val="00504BAD"/>
    <w:rsid w:val="00504BB1"/>
    <w:rsid w:val="00504BF5"/>
    <w:rsid w:val="00504C77"/>
    <w:rsid w:val="00504CBB"/>
    <w:rsid w:val="00504D9B"/>
    <w:rsid w:val="00504F81"/>
    <w:rsid w:val="00505029"/>
    <w:rsid w:val="0050502C"/>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C8E"/>
    <w:rsid w:val="00511E67"/>
    <w:rsid w:val="00511F86"/>
    <w:rsid w:val="00512211"/>
    <w:rsid w:val="00512404"/>
    <w:rsid w:val="00512747"/>
    <w:rsid w:val="00512816"/>
    <w:rsid w:val="00512A7B"/>
    <w:rsid w:val="00512C51"/>
    <w:rsid w:val="00512D39"/>
    <w:rsid w:val="005134CA"/>
    <w:rsid w:val="005134DD"/>
    <w:rsid w:val="0051370B"/>
    <w:rsid w:val="00513957"/>
    <w:rsid w:val="005139B8"/>
    <w:rsid w:val="00513B8C"/>
    <w:rsid w:val="00513C8D"/>
    <w:rsid w:val="00513CB5"/>
    <w:rsid w:val="00513F8F"/>
    <w:rsid w:val="0051426D"/>
    <w:rsid w:val="00514740"/>
    <w:rsid w:val="005147E7"/>
    <w:rsid w:val="005149A2"/>
    <w:rsid w:val="00514B51"/>
    <w:rsid w:val="00514CEE"/>
    <w:rsid w:val="00514EB7"/>
    <w:rsid w:val="0051506B"/>
    <w:rsid w:val="00515072"/>
    <w:rsid w:val="005150E4"/>
    <w:rsid w:val="0051545A"/>
    <w:rsid w:val="00515507"/>
    <w:rsid w:val="00515617"/>
    <w:rsid w:val="00515708"/>
    <w:rsid w:val="00515746"/>
    <w:rsid w:val="00515907"/>
    <w:rsid w:val="00515B71"/>
    <w:rsid w:val="00515C9F"/>
    <w:rsid w:val="00515E2B"/>
    <w:rsid w:val="00516009"/>
    <w:rsid w:val="0051666B"/>
    <w:rsid w:val="00516B5A"/>
    <w:rsid w:val="00516B96"/>
    <w:rsid w:val="00516E9E"/>
    <w:rsid w:val="0051702A"/>
    <w:rsid w:val="005173A4"/>
    <w:rsid w:val="0051793D"/>
    <w:rsid w:val="005179DC"/>
    <w:rsid w:val="00517B7E"/>
    <w:rsid w:val="0052001B"/>
    <w:rsid w:val="005200C8"/>
    <w:rsid w:val="0052041B"/>
    <w:rsid w:val="005208FD"/>
    <w:rsid w:val="00520A18"/>
    <w:rsid w:val="00520AE3"/>
    <w:rsid w:val="00520B09"/>
    <w:rsid w:val="00520CA3"/>
    <w:rsid w:val="00520E35"/>
    <w:rsid w:val="00521294"/>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E86"/>
    <w:rsid w:val="00525F71"/>
    <w:rsid w:val="00526093"/>
    <w:rsid w:val="00526270"/>
    <w:rsid w:val="00526539"/>
    <w:rsid w:val="0052655D"/>
    <w:rsid w:val="005269C2"/>
    <w:rsid w:val="00526A5E"/>
    <w:rsid w:val="00526AA9"/>
    <w:rsid w:val="00526C8A"/>
    <w:rsid w:val="00526DAA"/>
    <w:rsid w:val="00526F7B"/>
    <w:rsid w:val="005271DB"/>
    <w:rsid w:val="005272A8"/>
    <w:rsid w:val="00527489"/>
    <w:rsid w:val="005277F4"/>
    <w:rsid w:val="00527860"/>
    <w:rsid w:val="00527A58"/>
    <w:rsid w:val="00527E80"/>
    <w:rsid w:val="00527F1C"/>
    <w:rsid w:val="0053012B"/>
    <w:rsid w:val="0053029A"/>
    <w:rsid w:val="005304C5"/>
    <w:rsid w:val="0053066C"/>
    <w:rsid w:val="005306A8"/>
    <w:rsid w:val="00530838"/>
    <w:rsid w:val="00530AFD"/>
    <w:rsid w:val="00531249"/>
    <w:rsid w:val="00531312"/>
    <w:rsid w:val="00531562"/>
    <w:rsid w:val="0053173A"/>
    <w:rsid w:val="00531824"/>
    <w:rsid w:val="00531ABF"/>
    <w:rsid w:val="00531AF4"/>
    <w:rsid w:val="00531C12"/>
    <w:rsid w:val="00531D7C"/>
    <w:rsid w:val="00531EA2"/>
    <w:rsid w:val="00531F71"/>
    <w:rsid w:val="00532198"/>
    <w:rsid w:val="005321BF"/>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F4E"/>
    <w:rsid w:val="00533F77"/>
    <w:rsid w:val="00534041"/>
    <w:rsid w:val="00534238"/>
    <w:rsid w:val="0053467B"/>
    <w:rsid w:val="005347FB"/>
    <w:rsid w:val="00534963"/>
    <w:rsid w:val="005349EB"/>
    <w:rsid w:val="00534AA6"/>
    <w:rsid w:val="00534AB3"/>
    <w:rsid w:val="00534C83"/>
    <w:rsid w:val="00534EE4"/>
    <w:rsid w:val="00534EE7"/>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5D2"/>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E2B"/>
    <w:rsid w:val="00541EFD"/>
    <w:rsid w:val="00542491"/>
    <w:rsid w:val="00542545"/>
    <w:rsid w:val="005428F7"/>
    <w:rsid w:val="00542C35"/>
    <w:rsid w:val="00542C47"/>
    <w:rsid w:val="00542C56"/>
    <w:rsid w:val="0054348B"/>
    <w:rsid w:val="005436D7"/>
    <w:rsid w:val="00543703"/>
    <w:rsid w:val="005438EC"/>
    <w:rsid w:val="00543A06"/>
    <w:rsid w:val="00543A66"/>
    <w:rsid w:val="00543A83"/>
    <w:rsid w:val="00543CF9"/>
    <w:rsid w:val="00543FA3"/>
    <w:rsid w:val="00544026"/>
    <w:rsid w:val="005442D1"/>
    <w:rsid w:val="0054463C"/>
    <w:rsid w:val="00544A9E"/>
    <w:rsid w:val="00544D6C"/>
    <w:rsid w:val="00544F06"/>
    <w:rsid w:val="005450A7"/>
    <w:rsid w:val="005452C0"/>
    <w:rsid w:val="005454AA"/>
    <w:rsid w:val="0054556F"/>
    <w:rsid w:val="005456AD"/>
    <w:rsid w:val="005459C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F06"/>
    <w:rsid w:val="00547F14"/>
    <w:rsid w:val="005501CC"/>
    <w:rsid w:val="005502AB"/>
    <w:rsid w:val="0055081B"/>
    <w:rsid w:val="0055088A"/>
    <w:rsid w:val="00550D6F"/>
    <w:rsid w:val="00551197"/>
    <w:rsid w:val="005511B1"/>
    <w:rsid w:val="00551248"/>
    <w:rsid w:val="00551593"/>
    <w:rsid w:val="00551E52"/>
    <w:rsid w:val="00551F92"/>
    <w:rsid w:val="00552038"/>
    <w:rsid w:val="00552131"/>
    <w:rsid w:val="0055226A"/>
    <w:rsid w:val="0055233E"/>
    <w:rsid w:val="00552352"/>
    <w:rsid w:val="00552569"/>
    <w:rsid w:val="00552733"/>
    <w:rsid w:val="005527A4"/>
    <w:rsid w:val="005528E1"/>
    <w:rsid w:val="00552A11"/>
    <w:rsid w:val="00552E20"/>
    <w:rsid w:val="00552FF4"/>
    <w:rsid w:val="005533F4"/>
    <w:rsid w:val="005535F3"/>
    <w:rsid w:val="005537D7"/>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9A"/>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54C"/>
    <w:rsid w:val="00560AC9"/>
    <w:rsid w:val="00560D6E"/>
    <w:rsid w:val="00560EB8"/>
    <w:rsid w:val="0056106F"/>
    <w:rsid w:val="00561207"/>
    <w:rsid w:val="00561250"/>
    <w:rsid w:val="0056134D"/>
    <w:rsid w:val="00561844"/>
    <w:rsid w:val="00561A95"/>
    <w:rsid w:val="00561BF6"/>
    <w:rsid w:val="00562273"/>
    <w:rsid w:val="005626F4"/>
    <w:rsid w:val="00562757"/>
    <w:rsid w:val="005627C0"/>
    <w:rsid w:val="00562CDC"/>
    <w:rsid w:val="00562EB3"/>
    <w:rsid w:val="00562EB9"/>
    <w:rsid w:val="00563033"/>
    <w:rsid w:val="005631E4"/>
    <w:rsid w:val="00563283"/>
    <w:rsid w:val="005634D5"/>
    <w:rsid w:val="005636BE"/>
    <w:rsid w:val="0056370D"/>
    <w:rsid w:val="00563FBC"/>
    <w:rsid w:val="00563FD2"/>
    <w:rsid w:val="0056400B"/>
    <w:rsid w:val="005640FD"/>
    <w:rsid w:val="0056434D"/>
    <w:rsid w:val="00564AAF"/>
    <w:rsid w:val="00564BAF"/>
    <w:rsid w:val="00564EB9"/>
    <w:rsid w:val="005650D4"/>
    <w:rsid w:val="00565C75"/>
    <w:rsid w:val="00566210"/>
    <w:rsid w:val="00566319"/>
    <w:rsid w:val="0056666B"/>
    <w:rsid w:val="00566855"/>
    <w:rsid w:val="00566F17"/>
    <w:rsid w:val="0056707D"/>
    <w:rsid w:val="00567083"/>
    <w:rsid w:val="005670CD"/>
    <w:rsid w:val="0056719E"/>
    <w:rsid w:val="005673DB"/>
    <w:rsid w:val="0056740F"/>
    <w:rsid w:val="005676F8"/>
    <w:rsid w:val="005677C3"/>
    <w:rsid w:val="00567B3B"/>
    <w:rsid w:val="00567B75"/>
    <w:rsid w:val="00567BE3"/>
    <w:rsid w:val="005701C5"/>
    <w:rsid w:val="0057021C"/>
    <w:rsid w:val="0057021E"/>
    <w:rsid w:val="0057025F"/>
    <w:rsid w:val="005702DE"/>
    <w:rsid w:val="005703E3"/>
    <w:rsid w:val="0057054C"/>
    <w:rsid w:val="00570764"/>
    <w:rsid w:val="0057088B"/>
    <w:rsid w:val="005708C3"/>
    <w:rsid w:val="005708C6"/>
    <w:rsid w:val="00570AC4"/>
    <w:rsid w:val="00570C83"/>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A1F"/>
    <w:rsid w:val="00573B1F"/>
    <w:rsid w:val="00573BB0"/>
    <w:rsid w:val="00573D2B"/>
    <w:rsid w:val="00573D56"/>
    <w:rsid w:val="00573EB4"/>
    <w:rsid w:val="00573F24"/>
    <w:rsid w:val="00574167"/>
    <w:rsid w:val="00574539"/>
    <w:rsid w:val="005746E7"/>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5D7F"/>
    <w:rsid w:val="00586013"/>
    <w:rsid w:val="00586188"/>
    <w:rsid w:val="0058628A"/>
    <w:rsid w:val="00586505"/>
    <w:rsid w:val="00586806"/>
    <w:rsid w:val="00586B34"/>
    <w:rsid w:val="00587117"/>
    <w:rsid w:val="0058759B"/>
    <w:rsid w:val="0058764D"/>
    <w:rsid w:val="00590671"/>
    <w:rsid w:val="00590739"/>
    <w:rsid w:val="005909AD"/>
    <w:rsid w:val="00590A2D"/>
    <w:rsid w:val="00590BF6"/>
    <w:rsid w:val="00590F05"/>
    <w:rsid w:val="005915B1"/>
    <w:rsid w:val="00591682"/>
    <w:rsid w:val="00591B58"/>
    <w:rsid w:val="00591B9C"/>
    <w:rsid w:val="00591E59"/>
    <w:rsid w:val="00592083"/>
    <w:rsid w:val="00592160"/>
    <w:rsid w:val="005923C9"/>
    <w:rsid w:val="005925C1"/>
    <w:rsid w:val="005926B7"/>
    <w:rsid w:val="0059284F"/>
    <w:rsid w:val="00592986"/>
    <w:rsid w:val="00592DBC"/>
    <w:rsid w:val="00592E68"/>
    <w:rsid w:val="0059300F"/>
    <w:rsid w:val="0059323A"/>
    <w:rsid w:val="00593333"/>
    <w:rsid w:val="00593447"/>
    <w:rsid w:val="005935D9"/>
    <w:rsid w:val="00593F7D"/>
    <w:rsid w:val="00594131"/>
    <w:rsid w:val="005942BE"/>
    <w:rsid w:val="005943C6"/>
    <w:rsid w:val="005946E2"/>
    <w:rsid w:val="0059486C"/>
    <w:rsid w:val="00594D44"/>
    <w:rsid w:val="00594FE5"/>
    <w:rsid w:val="00595308"/>
    <w:rsid w:val="005953ED"/>
    <w:rsid w:val="005955DB"/>
    <w:rsid w:val="00595639"/>
    <w:rsid w:val="00595777"/>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AF"/>
    <w:rsid w:val="00597A09"/>
    <w:rsid w:val="00597A36"/>
    <w:rsid w:val="00597B30"/>
    <w:rsid w:val="00597DF6"/>
    <w:rsid w:val="00597F94"/>
    <w:rsid w:val="005A0274"/>
    <w:rsid w:val="005A049F"/>
    <w:rsid w:val="005A05C6"/>
    <w:rsid w:val="005A062B"/>
    <w:rsid w:val="005A0753"/>
    <w:rsid w:val="005A0788"/>
    <w:rsid w:val="005A0A2A"/>
    <w:rsid w:val="005A0CB6"/>
    <w:rsid w:val="005A0E15"/>
    <w:rsid w:val="005A0E7F"/>
    <w:rsid w:val="005A0E88"/>
    <w:rsid w:val="005A0EFD"/>
    <w:rsid w:val="005A1242"/>
    <w:rsid w:val="005A14AD"/>
    <w:rsid w:val="005A18F9"/>
    <w:rsid w:val="005A1AA7"/>
    <w:rsid w:val="005A1B1E"/>
    <w:rsid w:val="005A1BAF"/>
    <w:rsid w:val="005A1C03"/>
    <w:rsid w:val="005A1CC6"/>
    <w:rsid w:val="005A2229"/>
    <w:rsid w:val="005A23BE"/>
    <w:rsid w:val="005A2A63"/>
    <w:rsid w:val="005A2CBF"/>
    <w:rsid w:val="005A320D"/>
    <w:rsid w:val="005A33CF"/>
    <w:rsid w:val="005A36E3"/>
    <w:rsid w:val="005A3A31"/>
    <w:rsid w:val="005A3E26"/>
    <w:rsid w:val="005A416C"/>
    <w:rsid w:val="005A447C"/>
    <w:rsid w:val="005A46BD"/>
    <w:rsid w:val="005A48E1"/>
    <w:rsid w:val="005A4999"/>
    <w:rsid w:val="005A4AB5"/>
    <w:rsid w:val="005A53BF"/>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7039"/>
    <w:rsid w:val="005A748F"/>
    <w:rsid w:val="005A79E5"/>
    <w:rsid w:val="005A7C00"/>
    <w:rsid w:val="005A7F72"/>
    <w:rsid w:val="005B0160"/>
    <w:rsid w:val="005B093D"/>
    <w:rsid w:val="005B0979"/>
    <w:rsid w:val="005B0A7D"/>
    <w:rsid w:val="005B0E24"/>
    <w:rsid w:val="005B0F18"/>
    <w:rsid w:val="005B1197"/>
    <w:rsid w:val="005B1412"/>
    <w:rsid w:val="005B16CC"/>
    <w:rsid w:val="005B18BB"/>
    <w:rsid w:val="005B1958"/>
    <w:rsid w:val="005B1BF3"/>
    <w:rsid w:val="005B1C1D"/>
    <w:rsid w:val="005B1E52"/>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82"/>
    <w:rsid w:val="005B50EF"/>
    <w:rsid w:val="005B5152"/>
    <w:rsid w:val="005B51B7"/>
    <w:rsid w:val="005B529D"/>
    <w:rsid w:val="005B5394"/>
    <w:rsid w:val="005B5425"/>
    <w:rsid w:val="005B548D"/>
    <w:rsid w:val="005B54FE"/>
    <w:rsid w:val="005B5993"/>
    <w:rsid w:val="005B5A40"/>
    <w:rsid w:val="005B5A55"/>
    <w:rsid w:val="005B5E59"/>
    <w:rsid w:val="005B5FC4"/>
    <w:rsid w:val="005B60EA"/>
    <w:rsid w:val="005B6379"/>
    <w:rsid w:val="005B65D9"/>
    <w:rsid w:val="005B6EEC"/>
    <w:rsid w:val="005B6FAE"/>
    <w:rsid w:val="005B703E"/>
    <w:rsid w:val="005B7824"/>
    <w:rsid w:val="005B785E"/>
    <w:rsid w:val="005B7A4C"/>
    <w:rsid w:val="005B7A5C"/>
    <w:rsid w:val="005B7A7C"/>
    <w:rsid w:val="005B7C84"/>
    <w:rsid w:val="005C001C"/>
    <w:rsid w:val="005C00A6"/>
    <w:rsid w:val="005C00D0"/>
    <w:rsid w:val="005C01BD"/>
    <w:rsid w:val="005C0310"/>
    <w:rsid w:val="005C03E1"/>
    <w:rsid w:val="005C0552"/>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39D0"/>
    <w:rsid w:val="005C40EC"/>
    <w:rsid w:val="005C42D6"/>
    <w:rsid w:val="005C43E3"/>
    <w:rsid w:val="005C46C6"/>
    <w:rsid w:val="005C4ADF"/>
    <w:rsid w:val="005C4B4D"/>
    <w:rsid w:val="005C4DE3"/>
    <w:rsid w:val="005C5024"/>
    <w:rsid w:val="005C5372"/>
    <w:rsid w:val="005C5379"/>
    <w:rsid w:val="005C5422"/>
    <w:rsid w:val="005C5425"/>
    <w:rsid w:val="005C54AA"/>
    <w:rsid w:val="005C5849"/>
    <w:rsid w:val="005C59B7"/>
    <w:rsid w:val="005C59C0"/>
    <w:rsid w:val="005C5A28"/>
    <w:rsid w:val="005C5C9D"/>
    <w:rsid w:val="005C6126"/>
    <w:rsid w:val="005C6222"/>
    <w:rsid w:val="005C628E"/>
    <w:rsid w:val="005C636E"/>
    <w:rsid w:val="005C66A6"/>
    <w:rsid w:val="005C6753"/>
    <w:rsid w:val="005C6B26"/>
    <w:rsid w:val="005C7090"/>
    <w:rsid w:val="005C72ED"/>
    <w:rsid w:val="005C772B"/>
    <w:rsid w:val="005C78BC"/>
    <w:rsid w:val="005C796F"/>
    <w:rsid w:val="005C7A5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A5"/>
    <w:rsid w:val="005D1C12"/>
    <w:rsid w:val="005D1D99"/>
    <w:rsid w:val="005D1F93"/>
    <w:rsid w:val="005D20FC"/>
    <w:rsid w:val="005D24A2"/>
    <w:rsid w:val="005D24F2"/>
    <w:rsid w:val="005D25D7"/>
    <w:rsid w:val="005D2A49"/>
    <w:rsid w:val="005D2CB0"/>
    <w:rsid w:val="005D2D7B"/>
    <w:rsid w:val="005D2EE8"/>
    <w:rsid w:val="005D3534"/>
    <w:rsid w:val="005D3707"/>
    <w:rsid w:val="005D3AF0"/>
    <w:rsid w:val="005D3BF1"/>
    <w:rsid w:val="005D3BFD"/>
    <w:rsid w:val="005D3FE4"/>
    <w:rsid w:val="005D456D"/>
    <w:rsid w:val="005D45B7"/>
    <w:rsid w:val="005D45B8"/>
    <w:rsid w:val="005D46E9"/>
    <w:rsid w:val="005D4E1B"/>
    <w:rsid w:val="005D5012"/>
    <w:rsid w:val="005D51C0"/>
    <w:rsid w:val="005D52E6"/>
    <w:rsid w:val="005D5C36"/>
    <w:rsid w:val="005D5E46"/>
    <w:rsid w:val="005D609E"/>
    <w:rsid w:val="005D6366"/>
    <w:rsid w:val="005D64A5"/>
    <w:rsid w:val="005D67FB"/>
    <w:rsid w:val="005D6800"/>
    <w:rsid w:val="005D6929"/>
    <w:rsid w:val="005D6B30"/>
    <w:rsid w:val="005D6D22"/>
    <w:rsid w:val="005D6E1C"/>
    <w:rsid w:val="005D6E83"/>
    <w:rsid w:val="005D7238"/>
    <w:rsid w:val="005D7539"/>
    <w:rsid w:val="005D7705"/>
    <w:rsid w:val="005D7E04"/>
    <w:rsid w:val="005E0082"/>
    <w:rsid w:val="005E0289"/>
    <w:rsid w:val="005E02E2"/>
    <w:rsid w:val="005E06E1"/>
    <w:rsid w:val="005E0899"/>
    <w:rsid w:val="005E0CF5"/>
    <w:rsid w:val="005E0E2A"/>
    <w:rsid w:val="005E1393"/>
    <w:rsid w:val="005E1411"/>
    <w:rsid w:val="005E167A"/>
    <w:rsid w:val="005E1782"/>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FE4"/>
    <w:rsid w:val="005F23EC"/>
    <w:rsid w:val="005F2586"/>
    <w:rsid w:val="005F2A40"/>
    <w:rsid w:val="005F2D81"/>
    <w:rsid w:val="005F307C"/>
    <w:rsid w:val="005F3200"/>
    <w:rsid w:val="005F3255"/>
    <w:rsid w:val="005F3523"/>
    <w:rsid w:val="005F369B"/>
    <w:rsid w:val="005F36CE"/>
    <w:rsid w:val="005F3955"/>
    <w:rsid w:val="005F3C65"/>
    <w:rsid w:val="005F3D69"/>
    <w:rsid w:val="005F3DD2"/>
    <w:rsid w:val="005F3F7F"/>
    <w:rsid w:val="005F40E5"/>
    <w:rsid w:val="005F419B"/>
    <w:rsid w:val="005F425A"/>
    <w:rsid w:val="005F44D3"/>
    <w:rsid w:val="005F46CF"/>
    <w:rsid w:val="005F46D9"/>
    <w:rsid w:val="005F4950"/>
    <w:rsid w:val="005F4D16"/>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9DD"/>
    <w:rsid w:val="005F6CA5"/>
    <w:rsid w:val="005F6D33"/>
    <w:rsid w:val="005F6D9F"/>
    <w:rsid w:val="005F6EF0"/>
    <w:rsid w:val="005F6F60"/>
    <w:rsid w:val="005F6F9C"/>
    <w:rsid w:val="005F6FFA"/>
    <w:rsid w:val="005F6FFC"/>
    <w:rsid w:val="005F7213"/>
    <w:rsid w:val="005F787A"/>
    <w:rsid w:val="005F7BDB"/>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DCC"/>
    <w:rsid w:val="00602E1C"/>
    <w:rsid w:val="0060305B"/>
    <w:rsid w:val="0060312D"/>
    <w:rsid w:val="006032D1"/>
    <w:rsid w:val="006035AF"/>
    <w:rsid w:val="006039C5"/>
    <w:rsid w:val="006039F0"/>
    <w:rsid w:val="00603A00"/>
    <w:rsid w:val="00603B1B"/>
    <w:rsid w:val="00603E15"/>
    <w:rsid w:val="00603F33"/>
    <w:rsid w:val="00603F66"/>
    <w:rsid w:val="00604047"/>
    <w:rsid w:val="006043D7"/>
    <w:rsid w:val="00604594"/>
    <w:rsid w:val="00604708"/>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F84"/>
    <w:rsid w:val="00605FA4"/>
    <w:rsid w:val="00606140"/>
    <w:rsid w:val="00606367"/>
    <w:rsid w:val="00606860"/>
    <w:rsid w:val="006069A6"/>
    <w:rsid w:val="00606D70"/>
    <w:rsid w:val="00606FD6"/>
    <w:rsid w:val="0060745F"/>
    <w:rsid w:val="006074B1"/>
    <w:rsid w:val="00607ADE"/>
    <w:rsid w:val="00607E68"/>
    <w:rsid w:val="00607F7E"/>
    <w:rsid w:val="00610224"/>
    <w:rsid w:val="006102C6"/>
    <w:rsid w:val="006103F0"/>
    <w:rsid w:val="00610405"/>
    <w:rsid w:val="0061042E"/>
    <w:rsid w:val="00610639"/>
    <w:rsid w:val="00610917"/>
    <w:rsid w:val="00610C3E"/>
    <w:rsid w:val="00610C42"/>
    <w:rsid w:val="006113A9"/>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852"/>
    <w:rsid w:val="00614BDD"/>
    <w:rsid w:val="00614C2F"/>
    <w:rsid w:val="00614CB4"/>
    <w:rsid w:val="00614D1E"/>
    <w:rsid w:val="00614E35"/>
    <w:rsid w:val="00615178"/>
    <w:rsid w:val="006151DB"/>
    <w:rsid w:val="0061524B"/>
    <w:rsid w:val="006154E6"/>
    <w:rsid w:val="00615573"/>
    <w:rsid w:val="0061565F"/>
    <w:rsid w:val="006157B8"/>
    <w:rsid w:val="00615806"/>
    <w:rsid w:val="006159FA"/>
    <w:rsid w:val="00615BDB"/>
    <w:rsid w:val="006162D2"/>
    <w:rsid w:val="00616573"/>
    <w:rsid w:val="006167CB"/>
    <w:rsid w:val="00616885"/>
    <w:rsid w:val="00616C82"/>
    <w:rsid w:val="00616F90"/>
    <w:rsid w:val="00617042"/>
    <w:rsid w:val="0061717B"/>
    <w:rsid w:val="0061717F"/>
    <w:rsid w:val="006173A4"/>
    <w:rsid w:val="0061742E"/>
    <w:rsid w:val="00617440"/>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0B3"/>
    <w:rsid w:val="0062117A"/>
    <w:rsid w:val="00621B6A"/>
    <w:rsid w:val="00621C0B"/>
    <w:rsid w:val="00621C49"/>
    <w:rsid w:val="00621C72"/>
    <w:rsid w:val="00621CAD"/>
    <w:rsid w:val="006222DA"/>
    <w:rsid w:val="006226C3"/>
    <w:rsid w:val="0062277B"/>
    <w:rsid w:val="00622AAD"/>
    <w:rsid w:val="00622CB3"/>
    <w:rsid w:val="00623040"/>
    <w:rsid w:val="00623427"/>
    <w:rsid w:val="006234A3"/>
    <w:rsid w:val="006236A1"/>
    <w:rsid w:val="00623AEB"/>
    <w:rsid w:val="00623B23"/>
    <w:rsid w:val="00623E4E"/>
    <w:rsid w:val="006249B1"/>
    <w:rsid w:val="00624B5F"/>
    <w:rsid w:val="00624C2C"/>
    <w:rsid w:val="00624C6E"/>
    <w:rsid w:val="00624FB3"/>
    <w:rsid w:val="00625A43"/>
    <w:rsid w:val="00625B24"/>
    <w:rsid w:val="00625E2D"/>
    <w:rsid w:val="0062657C"/>
    <w:rsid w:val="00626902"/>
    <w:rsid w:val="00626BAA"/>
    <w:rsid w:val="00626C25"/>
    <w:rsid w:val="00626E64"/>
    <w:rsid w:val="0062710F"/>
    <w:rsid w:val="0062725A"/>
    <w:rsid w:val="00627866"/>
    <w:rsid w:val="00627A8B"/>
    <w:rsid w:val="00627BA3"/>
    <w:rsid w:val="00627C39"/>
    <w:rsid w:val="00627E44"/>
    <w:rsid w:val="00627F6A"/>
    <w:rsid w:val="006300D7"/>
    <w:rsid w:val="006302AE"/>
    <w:rsid w:val="00630333"/>
    <w:rsid w:val="0063039A"/>
    <w:rsid w:val="0063069F"/>
    <w:rsid w:val="0063076B"/>
    <w:rsid w:val="00630883"/>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305B"/>
    <w:rsid w:val="00633947"/>
    <w:rsid w:val="00633951"/>
    <w:rsid w:val="00633965"/>
    <w:rsid w:val="00633A3A"/>
    <w:rsid w:val="00633A52"/>
    <w:rsid w:val="00633B5E"/>
    <w:rsid w:val="00633C0A"/>
    <w:rsid w:val="00633C8E"/>
    <w:rsid w:val="00633F1B"/>
    <w:rsid w:val="0063405E"/>
    <w:rsid w:val="00634102"/>
    <w:rsid w:val="00634181"/>
    <w:rsid w:val="006341AD"/>
    <w:rsid w:val="006342D7"/>
    <w:rsid w:val="006346F1"/>
    <w:rsid w:val="006347F5"/>
    <w:rsid w:val="00634A61"/>
    <w:rsid w:val="00634FE6"/>
    <w:rsid w:val="00635234"/>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96E"/>
    <w:rsid w:val="00637BB0"/>
    <w:rsid w:val="00637E00"/>
    <w:rsid w:val="006401C6"/>
    <w:rsid w:val="00640207"/>
    <w:rsid w:val="00640222"/>
    <w:rsid w:val="00640599"/>
    <w:rsid w:val="006409F3"/>
    <w:rsid w:val="00640FD8"/>
    <w:rsid w:val="00641061"/>
    <w:rsid w:val="006411DF"/>
    <w:rsid w:val="006413AC"/>
    <w:rsid w:val="006413C4"/>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2B9"/>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609E"/>
    <w:rsid w:val="006561FF"/>
    <w:rsid w:val="006562F7"/>
    <w:rsid w:val="0065630E"/>
    <w:rsid w:val="0065666C"/>
    <w:rsid w:val="006566D9"/>
    <w:rsid w:val="00656D6F"/>
    <w:rsid w:val="00657005"/>
    <w:rsid w:val="00657195"/>
    <w:rsid w:val="006572FB"/>
    <w:rsid w:val="006577D0"/>
    <w:rsid w:val="006578D9"/>
    <w:rsid w:val="00657CD1"/>
    <w:rsid w:val="00657ED7"/>
    <w:rsid w:val="00657F67"/>
    <w:rsid w:val="006605DC"/>
    <w:rsid w:val="00660C21"/>
    <w:rsid w:val="0066113F"/>
    <w:rsid w:val="006611BA"/>
    <w:rsid w:val="006611DC"/>
    <w:rsid w:val="00661227"/>
    <w:rsid w:val="00661456"/>
    <w:rsid w:val="0066146F"/>
    <w:rsid w:val="00661636"/>
    <w:rsid w:val="0066179E"/>
    <w:rsid w:val="006617BE"/>
    <w:rsid w:val="00661CC2"/>
    <w:rsid w:val="00662166"/>
    <w:rsid w:val="006622C3"/>
    <w:rsid w:val="006625EA"/>
    <w:rsid w:val="0066283F"/>
    <w:rsid w:val="00662DC0"/>
    <w:rsid w:val="00662F01"/>
    <w:rsid w:val="00662FA2"/>
    <w:rsid w:val="0066310A"/>
    <w:rsid w:val="006631CF"/>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EFF"/>
    <w:rsid w:val="00665229"/>
    <w:rsid w:val="00665316"/>
    <w:rsid w:val="00665486"/>
    <w:rsid w:val="006654CC"/>
    <w:rsid w:val="006654E8"/>
    <w:rsid w:val="0066568F"/>
    <w:rsid w:val="0066598B"/>
    <w:rsid w:val="00665B4E"/>
    <w:rsid w:val="00665CCE"/>
    <w:rsid w:val="00665DF0"/>
    <w:rsid w:val="006662DA"/>
    <w:rsid w:val="006663AD"/>
    <w:rsid w:val="006672FC"/>
    <w:rsid w:val="00667378"/>
    <w:rsid w:val="0066743F"/>
    <w:rsid w:val="0066745C"/>
    <w:rsid w:val="00667777"/>
    <w:rsid w:val="00667895"/>
    <w:rsid w:val="00667A27"/>
    <w:rsid w:val="00667CC2"/>
    <w:rsid w:val="00670290"/>
    <w:rsid w:val="006702A2"/>
    <w:rsid w:val="006704BF"/>
    <w:rsid w:val="006706BD"/>
    <w:rsid w:val="00670AD6"/>
    <w:rsid w:val="00670DB3"/>
    <w:rsid w:val="00670ECD"/>
    <w:rsid w:val="00671010"/>
    <w:rsid w:val="00671069"/>
    <w:rsid w:val="0067106A"/>
    <w:rsid w:val="00671188"/>
    <w:rsid w:val="0067138E"/>
    <w:rsid w:val="006713AE"/>
    <w:rsid w:val="006716A3"/>
    <w:rsid w:val="006719A1"/>
    <w:rsid w:val="00671B4F"/>
    <w:rsid w:val="00671CA8"/>
    <w:rsid w:val="00671CD2"/>
    <w:rsid w:val="00671E69"/>
    <w:rsid w:val="006722CD"/>
    <w:rsid w:val="006723BD"/>
    <w:rsid w:val="006725CC"/>
    <w:rsid w:val="0067261D"/>
    <w:rsid w:val="0067273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83"/>
    <w:rsid w:val="006760EB"/>
    <w:rsid w:val="006762C8"/>
    <w:rsid w:val="0067649C"/>
    <w:rsid w:val="006766CA"/>
    <w:rsid w:val="006767B8"/>
    <w:rsid w:val="00676C34"/>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20C0"/>
    <w:rsid w:val="0068226B"/>
    <w:rsid w:val="006824E5"/>
    <w:rsid w:val="006825E7"/>
    <w:rsid w:val="006825F8"/>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53FF"/>
    <w:rsid w:val="0068541A"/>
    <w:rsid w:val="00685725"/>
    <w:rsid w:val="00685834"/>
    <w:rsid w:val="0068585D"/>
    <w:rsid w:val="00685D3B"/>
    <w:rsid w:val="00685D54"/>
    <w:rsid w:val="00685D9C"/>
    <w:rsid w:val="00685DB7"/>
    <w:rsid w:val="006860D4"/>
    <w:rsid w:val="0068623E"/>
    <w:rsid w:val="00686366"/>
    <w:rsid w:val="00686411"/>
    <w:rsid w:val="0068653A"/>
    <w:rsid w:val="006869D0"/>
    <w:rsid w:val="00686A14"/>
    <w:rsid w:val="00686F0D"/>
    <w:rsid w:val="00686FAD"/>
    <w:rsid w:val="0068721F"/>
    <w:rsid w:val="0068737C"/>
    <w:rsid w:val="006878B2"/>
    <w:rsid w:val="00687A10"/>
    <w:rsid w:val="00687C2B"/>
    <w:rsid w:val="006901DB"/>
    <w:rsid w:val="0069028F"/>
    <w:rsid w:val="0069041D"/>
    <w:rsid w:val="006904F1"/>
    <w:rsid w:val="006907FD"/>
    <w:rsid w:val="00690A41"/>
    <w:rsid w:val="00690D0B"/>
    <w:rsid w:val="00690D12"/>
    <w:rsid w:val="00690F0E"/>
    <w:rsid w:val="0069164E"/>
    <w:rsid w:val="006916F0"/>
    <w:rsid w:val="006919C5"/>
    <w:rsid w:val="006919D3"/>
    <w:rsid w:val="00691F57"/>
    <w:rsid w:val="0069240E"/>
    <w:rsid w:val="00692799"/>
    <w:rsid w:val="006927C1"/>
    <w:rsid w:val="006927E2"/>
    <w:rsid w:val="006927F0"/>
    <w:rsid w:val="00692914"/>
    <w:rsid w:val="006929C4"/>
    <w:rsid w:val="00692A0D"/>
    <w:rsid w:val="00692B2F"/>
    <w:rsid w:val="00692BC0"/>
    <w:rsid w:val="00692BDC"/>
    <w:rsid w:val="00692D1E"/>
    <w:rsid w:val="00693077"/>
    <w:rsid w:val="00693295"/>
    <w:rsid w:val="00693529"/>
    <w:rsid w:val="006935E1"/>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309E"/>
    <w:rsid w:val="006A31A3"/>
    <w:rsid w:val="006A3227"/>
    <w:rsid w:val="006A3396"/>
    <w:rsid w:val="006A341D"/>
    <w:rsid w:val="006A3A42"/>
    <w:rsid w:val="006A3C96"/>
    <w:rsid w:val="006A3F94"/>
    <w:rsid w:val="006A40D0"/>
    <w:rsid w:val="006A4113"/>
    <w:rsid w:val="006A47B9"/>
    <w:rsid w:val="006A48A8"/>
    <w:rsid w:val="006A49B5"/>
    <w:rsid w:val="006A4FF3"/>
    <w:rsid w:val="006A5A45"/>
    <w:rsid w:val="006A5CA3"/>
    <w:rsid w:val="006A5D5C"/>
    <w:rsid w:val="006A5E26"/>
    <w:rsid w:val="006A6100"/>
    <w:rsid w:val="006A69A3"/>
    <w:rsid w:val="006A69E5"/>
    <w:rsid w:val="006A6B3F"/>
    <w:rsid w:val="006A6B69"/>
    <w:rsid w:val="006A74C0"/>
    <w:rsid w:val="006A7574"/>
    <w:rsid w:val="006A7778"/>
    <w:rsid w:val="006B0158"/>
    <w:rsid w:val="006B0489"/>
    <w:rsid w:val="006B04A5"/>
    <w:rsid w:val="006B04D0"/>
    <w:rsid w:val="006B05F5"/>
    <w:rsid w:val="006B0685"/>
    <w:rsid w:val="006B0A30"/>
    <w:rsid w:val="006B11F1"/>
    <w:rsid w:val="006B1213"/>
    <w:rsid w:val="006B163E"/>
    <w:rsid w:val="006B166D"/>
    <w:rsid w:val="006B19B2"/>
    <w:rsid w:val="006B1A07"/>
    <w:rsid w:val="006B1AF7"/>
    <w:rsid w:val="006B1D3D"/>
    <w:rsid w:val="006B1D7E"/>
    <w:rsid w:val="006B1DA2"/>
    <w:rsid w:val="006B1F5F"/>
    <w:rsid w:val="006B2008"/>
    <w:rsid w:val="006B21E9"/>
    <w:rsid w:val="006B2419"/>
    <w:rsid w:val="006B242D"/>
    <w:rsid w:val="006B2431"/>
    <w:rsid w:val="006B2564"/>
    <w:rsid w:val="006B2730"/>
    <w:rsid w:val="006B2F61"/>
    <w:rsid w:val="006B302E"/>
    <w:rsid w:val="006B335B"/>
    <w:rsid w:val="006B34CF"/>
    <w:rsid w:val="006B3567"/>
    <w:rsid w:val="006B35C8"/>
    <w:rsid w:val="006B393F"/>
    <w:rsid w:val="006B3E55"/>
    <w:rsid w:val="006B3F8E"/>
    <w:rsid w:val="006B401E"/>
    <w:rsid w:val="006B4FC0"/>
    <w:rsid w:val="006B5111"/>
    <w:rsid w:val="006B591B"/>
    <w:rsid w:val="006B59BE"/>
    <w:rsid w:val="006B5A57"/>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9A"/>
    <w:rsid w:val="006C23DC"/>
    <w:rsid w:val="006C2584"/>
    <w:rsid w:val="006C25C0"/>
    <w:rsid w:val="006C2604"/>
    <w:rsid w:val="006C2C20"/>
    <w:rsid w:val="006C2C4F"/>
    <w:rsid w:val="006C323E"/>
    <w:rsid w:val="006C3309"/>
    <w:rsid w:val="006C365E"/>
    <w:rsid w:val="006C36C9"/>
    <w:rsid w:val="006C375B"/>
    <w:rsid w:val="006C3901"/>
    <w:rsid w:val="006C3F62"/>
    <w:rsid w:val="006C3FF3"/>
    <w:rsid w:val="006C44D3"/>
    <w:rsid w:val="006C4508"/>
    <w:rsid w:val="006C45C1"/>
    <w:rsid w:val="006C48F5"/>
    <w:rsid w:val="006C4B11"/>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2BB"/>
    <w:rsid w:val="006C75C9"/>
    <w:rsid w:val="006C79E8"/>
    <w:rsid w:val="006C7CAC"/>
    <w:rsid w:val="006C7FB9"/>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471"/>
    <w:rsid w:val="006D492A"/>
    <w:rsid w:val="006D493C"/>
    <w:rsid w:val="006D4A7C"/>
    <w:rsid w:val="006D4D21"/>
    <w:rsid w:val="006D5457"/>
    <w:rsid w:val="006D54AD"/>
    <w:rsid w:val="006D56B5"/>
    <w:rsid w:val="006D59BF"/>
    <w:rsid w:val="006D5A50"/>
    <w:rsid w:val="006D5A62"/>
    <w:rsid w:val="006D5BAC"/>
    <w:rsid w:val="006D5D1D"/>
    <w:rsid w:val="006D5EC2"/>
    <w:rsid w:val="006D5FEF"/>
    <w:rsid w:val="006D6591"/>
    <w:rsid w:val="006D667A"/>
    <w:rsid w:val="006D6689"/>
    <w:rsid w:val="006D66ED"/>
    <w:rsid w:val="006D6D47"/>
    <w:rsid w:val="006D71E4"/>
    <w:rsid w:val="006D72E1"/>
    <w:rsid w:val="006D74C9"/>
    <w:rsid w:val="006D7598"/>
    <w:rsid w:val="006D7B93"/>
    <w:rsid w:val="006D7BBD"/>
    <w:rsid w:val="006D7C30"/>
    <w:rsid w:val="006D7D22"/>
    <w:rsid w:val="006D7D69"/>
    <w:rsid w:val="006D7DAD"/>
    <w:rsid w:val="006D7EC6"/>
    <w:rsid w:val="006E002F"/>
    <w:rsid w:val="006E018D"/>
    <w:rsid w:val="006E031B"/>
    <w:rsid w:val="006E03E6"/>
    <w:rsid w:val="006E0566"/>
    <w:rsid w:val="006E086E"/>
    <w:rsid w:val="006E0932"/>
    <w:rsid w:val="006E0B16"/>
    <w:rsid w:val="006E1135"/>
    <w:rsid w:val="006E1381"/>
    <w:rsid w:val="006E1469"/>
    <w:rsid w:val="006E1707"/>
    <w:rsid w:val="006E173D"/>
    <w:rsid w:val="006E176F"/>
    <w:rsid w:val="006E18B2"/>
    <w:rsid w:val="006E1B67"/>
    <w:rsid w:val="006E1C34"/>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E71"/>
    <w:rsid w:val="006E7F71"/>
    <w:rsid w:val="006F0013"/>
    <w:rsid w:val="006F0209"/>
    <w:rsid w:val="006F05C2"/>
    <w:rsid w:val="006F090B"/>
    <w:rsid w:val="006F0A88"/>
    <w:rsid w:val="006F0C12"/>
    <w:rsid w:val="006F0DB2"/>
    <w:rsid w:val="006F0E38"/>
    <w:rsid w:val="006F0EB1"/>
    <w:rsid w:val="006F10F5"/>
    <w:rsid w:val="006F1D86"/>
    <w:rsid w:val="006F1E30"/>
    <w:rsid w:val="006F1F34"/>
    <w:rsid w:val="006F20A6"/>
    <w:rsid w:val="006F21CB"/>
    <w:rsid w:val="006F24BC"/>
    <w:rsid w:val="006F291E"/>
    <w:rsid w:val="006F297F"/>
    <w:rsid w:val="006F2CD4"/>
    <w:rsid w:val="006F2CE0"/>
    <w:rsid w:val="006F2FCE"/>
    <w:rsid w:val="006F3052"/>
    <w:rsid w:val="006F30EB"/>
    <w:rsid w:val="006F314D"/>
    <w:rsid w:val="006F3992"/>
    <w:rsid w:val="006F3B01"/>
    <w:rsid w:val="006F3C66"/>
    <w:rsid w:val="006F3E98"/>
    <w:rsid w:val="006F4189"/>
    <w:rsid w:val="006F42DD"/>
    <w:rsid w:val="006F43AB"/>
    <w:rsid w:val="006F43D4"/>
    <w:rsid w:val="006F466E"/>
    <w:rsid w:val="006F468E"/>
    <w:rsid w:val="006F493C"/>
    <w:rsid w:val="006F4D0F"/>
    <w:rsid w:val="006F4FAE"/>
    <w:rsid w:val="006F503D"/>
    <w:rsid w:val="006F5181"/>
    <w:rsid w:val="006F557B"/>
    <w:rsid w:val="006F5674"/>
    <w:rsid w:val="006F5B41"/>
    <w:rsid w:val="006F5F79"/>
    <w:rsid w:val="006F6351"/>
    <w:rsid w:val="006F64D4"/>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0B3"/>
    <w:rsid w:val="007022C2"/>
    <w:rsid w:val="007024E0"/>
    <w:rsid w:val="00702C1F"/>
    <w:rsid w:val="007032E6"/>
    <w:rsid w:val="007036E5"/>
    <w:rsid w:val="00703737"/>
    <w:rsid w:val="007037BE"/>
    <w:rsid w:val="007038F7"/>
    <w:rsid w:val="00703D8A"/>
    <w:rsid w:val="00703ECE"/>
    <w:rsid w:val="00703FA6"/>
    <w:rsid w:val="00704123"/>
    <w:rsid w:val="007041AC"/>
    <w:rsid w:val="00704641"/>
    <w:rsid w:val="0070469D"/>
    <w:rsid w:val="007047A7"/>
    <w:rsid w:val="007050A6"/>
    <w:rsid w:val="007053CF"/>
    <w:rsid w:val="007053D7"/>
    <w:rsid w:val="007054F2"/>
    <w:rsid w:val="00705511"/>
    <w:rsid w:val="007056ED"/>
    <w:rsid w:val="00705797"/>
    <w:rsid w:val="00705834"/>
    <w:rsid w:val="00705914"/>
    <w:rsid w:val="00705B6C"/>
    <w:rsid w:val="00705D28"/>
    <w:rsid w:val="007068CF"/>
    <w:rsid w:val="00706AC2"/>
    <w:rsid w:val="00706AFB"/>
    <w:rsid w:val="00706CC7"/>
    <w:rsid w:val="007072A6"/>
    <w:rsid w:val="0070743B"/>
    <w:rsid w:val="00707487"/>
    <w:rsid w:val="007077C3"/>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8A"/>
    <w:rsid w:val="00712C11"/>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04"/>
    <w:rsid w:val="007151F9"/>
    <w:rsid w:val="007152EF"/>
    <w:rsid w:val="0071531D"/>
    <w:rsid w:val="00715C75"/>
    <w:rsid w:val="00715F3A"/>
    <w:rsid w:val="00715F49"/>
    <w:rsid w:val="00716018"/>
    <w:rsid w:val="0071606F"/>
    <w:rsid w:val="00716324"/>
    <w:rsid w:val="007163BF"/>
    <w:rsid w:val="0071649C"/>
    <w:rsid w:val="00716FC0"/>
    <w:rsid w:val="00717267"/>
    <w:rsid w:val="007172F0"/>
    <w:rsid w:val="007177C4"/>
    <w:rsid w:val="0071785D"/>
    <w:rsid w:val="00717890"/>
    <w:rsid w:val="007178EE"/>
    <w:rsid w:val="00717E66"/>
    <w:rsid w:val="007202C0"/>
    <w:rsid w:val="007205D9"/>
    <w:rsid w:val="007205E5"/>
    <w:rsid w:val="00720668"/>
    <w:rsid w:val="00720759"/>
    <w:rsid w:val="00720C29"/>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211A"/>
    <w:rsid w:val="00722260"/>
    <w:rsid w:val="007223F3"/>
    <w:rsid w:val="00722B72"/>
    <w:rsid w:val="00722BD3"/>
    <w:rsid w:val="00722E39"/>
    <w:rsid w:val="00723099"/>
    <w:rsid w:val="007233B6"/>
    <w:rsid w:val="0072350B"/>
    <w:rsid w:val="007238F1"/>
    <w:rsid w:val="00723B2C"/>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F43"/>
    <w:rsid w:val="00726F57"/>
    <w:rsid w:val="0072700A"/>
    <w:rsid w:val="007270A0"/>
    <w:rsid w:val="007270B4"/>
    <w:rsid w:val="007273EC"/>
    <w:rsid w:val="00727627"/>
    <w:rsid w:val="007276EA"/>
    <w:rsid w:val="007278A3"/>
    <w:rsid w:val="007279F1"/>
    <w:rsid w:val="00727C27"/>
    <w:rsid w:val="00727D27"/>
    <w:rsid w:val="00727DB6"/>
    <w:rsid w:val="00727E9F"/>
    <w:rsid w:val="007300FB"/>
    <w:rsid w:val="0073014A"/>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97A"/>
    <w:rsid w:val="00734B69"/>
    <w:rsid w:val="0073503F"/>
    <w:rsid w:val="00735088"/>
    <w:rsid w:val="0073532A"/>
    <w:rsid w:val="00735A9B"/>
    <w:rsid w:val="00735C61"/>
    <w:rsid w:val="00736003"/>
    <w:rsid w:val="00736121"/>
    <w:rsid w:val="0073622B"/>
    <w:rsid w:val="0073637C"/>
    <w:rsid w:val="007367E7"/>
    <w:rsid w:val="00736886"/>
    <w:rsid w:val="007369B8"/>
    <w:rsid w:val="00736A7F"/>
    <w:rsid w:val="00736D7B"/>
    <w:rsid w:val="007377ED"/>
    <w:rsid w:val="007379C8"/>
    <w:rsid w:val="00737FD3"/>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E1F"/>
    <w:rsid w:val="00742FD4"/>
    <w:rsid w:val="00743468"/>
    <w:rsid w:val="007436B1"/>
    <w:rsid w:val="007436D5"/>
    <w:rsid w:val="00743782"/>
    <w:rsid w:val="00743867"/>
    <w:rsid w:val="007438AC"/>
    <w:rsid w:val="00744055"/>
    <w:rsid w:val="00744207"/>
    <w:rsid w:val="00744618"/>
    <w:rsid w:val="0074475B"/>
    <w:rsid w:val="00744E4F"/>
    <w:rsid w:val="0074544C"/>
    <w:rsid w:val="0074576E"/>
    <w:rsid w:val="007457BF"/>
    <w:rsid w:val="007458E7"/>
    <w:rsid w:val="00745D82"/>
    <w:rsid w:val="00745E69"/>
    <w:rsid w:val="00745EBB"/>
    <w:rsid w:val="00746167"/>
    <w:rsid w:val="00746199"/>
    <w:rsid w:val="007461D8"/>
    <w:rsid w:val="00746285"/>
    <w:rsid w:val="007471EF"/>
    <w:rsid w:val="00747446"/>
    <w:rsid w:val="00747BD8"/>
    <w:rsid w:val="00747F05"/>
    <w:rsid w:val="007502C7"/>
    <w:rsid w:val="007502F2"/>
    <w:rsid w:val="0075038A"/>
    <w:rsid w:val="007503B7"/>
    <w:rsid w:val="00750931"/>
    <w:rsid w:val="007509F9"/>
    <w:rsid w:val="00750A8F"/>
    <w:rsid w:val="00750AB9"/>
    <w:rsid w:val="00750C00"/>
    <w:rsid w:val="007510AF"/>
    <w:rsid w:val="00751574"/>
    <w:rsid w:val="007515DE"/>
    <w:rsid w:val="00751B78"/>
    <w:rsid w:val="00751BD7"/>
    <w:rsid w:val="00751F76"/>
    <w:rsid w:val="0075238E"/>
    <w:rsid w:val="00752497"/>
    <w:rsid w:val="007524E2"/>
    <w:rsid w:val="00752D2B"/>
    <w:rsid w:val="00752FE7"/>
    <w:rsid w:val="0075309D"/>
    <w:rsid w:val="007531F5"/>
    <w:rsid w:val="00753240"/>
    <w:rsid w:val="0075327B"/>
    <w:rsid w:val="00753702"/>
    <w:rsid w:val="00753933"/>
    <w:rsid w:val="00753957"/>
    <w:rsid w:val="00753BD8"/>
    <w:rsid w:val="00753F01"/>
    <w:rsid w:val="0075408C"/>
    <w:rsid w:val="0075412E"/>
    <w:rsid w:val="00754747"/>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E2"/>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AF2"/>
    <w:rsid w:val="00760D79"/>
    <w:rsid w:val="00760F17"/>
    <w:rsid w:val="0076116A"/>
    <w:rsid w:val="007613AF"/>
    <w:rsid w:val="007616F6"/>
    <w:rsid w:val="0076175C"/>
    <w:rsid w:val="007619FB"/>
    <w:rsid w:val="00761A37"/>
    <w:rsid w:val="00761D24"/>
    <w:rsid w:val="00761DC4"/>
    <w:rsid w:val="00761E08"/>
    <w:rsid w:val="00761E2B"/>
    <w:rsid w:val="0076200C"/>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31C"/>
    <w:rsid w:val="0076747C"/>
    <w:rsid w:val="007674C6"/>
    <w:rsid w:val="00767703"/>
    <w:rsid w:val="007678B6"/>
    <w:rsid w:val="00767D5D"/>
    <w:rsid w:val="00767E09"/>
    <w:rsid w:val="007700C8"/>
    <w:rsid w:val="007700FA"/>
    <w:rsid w:val="007701E7"/>
    <w:rsid w:val="00770272"/>
    <w:rsid w:val="00770506"/>
    <w:rsid w:val="00770CEE"/>
    <w:rsid w:val="00770D82"/>
    <w:rsid w:val="00771206"/>
    <w:rsid w:val="00771418"/>
    <w:rsid w:val="00771504"/>
    <w:rsid w:val="0077156B"/>
    <w:rsid w:val="007717A2"/>
    <w:rsid w:val="00771975"/>
    <w:rsid w:val="00771B1C"/>
    <w:rsid w:val="00771C8E"/>
    <w:rsid w:val="00771E35"/>
    <w:rsid w:val="007720D6"/>
    <w:rsid w:val="007720FE"/>
    <w:rsid w:val="007721AD"/>
    <w:rsid w:val="0077240E"/>
    <w:rsid w:val="00772580"/>
    <w:rsid w:val="007728F4"/>
    <w:rsid w:val="00772957"/>
    <w:rsid w:val="00772D15"/>
    <w:rsid w:val="00772DC3"/>
    <w:rsid w:val="007732B1"/>
    <w:rsid w:val="007733C4"/>
    <w:rsid w:val="00773E06"/>
    <w:rsid w:val="00773EC7"/>
    <w:rsid w:val="00774339"/>
    <w:rsid w:val="007743A1"/>
    <w:rsid w:val="007743A4"/>
    <w:rsid w:val="007744EF"/>
    <w:rsid w:val="0077463E"/>
    <w:rsid w:val="00774C12"/>
    <w:rsid w:val="00774FB2"/>
    <w:rsid w:val="00775BAA"/>
    <w:rsid w:val="00775EFD"/>
    <w:rsid w:val="00775F11"/>
    <w:rsid w:val="0077634B"/>
    <w:rsid w:val="0077650D"/>
    <w:rsid w:val="00776679"/>
    <w:rsid w:val="007768BB"/>
    <w:rsid w:val="007768F2"/>
    <w:rsid w:val="007769F4"/>
    <w:rsid w:val="00776C10"/>
    <w:rsid w:val="00776CBD"/>
    <w:rsid w:val="00776D18"/>
    <w:rsid w:val="00776E9E"/>
    <w:rsid w:val="00776ECA"/>
    <w:rsid w:val="00776F98"/>
    <w:rsid w:val="00777053"/>
    <w:rsid w:val="007770C3"/>
    <w:rsid w:val="00777145"/>
    <w:rsid w:val="007771C8"/>
    <w:rsid w:val="007775DE"/>
    <w:rsid w:val="007776F2"/>
    <w:rsid w:val="00777B00"/>
    <w:rsid w:val="00777B46"/>
    <w:rsid w:val="00777EE9"/>
    <w:rsid w:val="00780124"/>
    <w:rsid w:val="007803C4"/>
    <w:rsid w:val="00780980"/>
    <w:rsid w:val="00780986"/>
    <w:rsid w:val="007809CD"/>
    <w:rsid w:val="007809E1"/>
    <w:rsid w:val="00780A03"/>
    <w:rsid w:val="00780AF4"/>
    <w:rsid w:val="00780D83"/>
    <w:rsid w:val="00780DB9"/>
    <w:rsid w:val="00780F3D"/>
    <w:rsid w:val="00780FC2"/>
    <w:rsid w:val="0078146E"/>
    <w:rsid w:val="00781492"/>
    <w:rsid w:val="0078154E"/>
    <w:rsid w:val="0078165E"/>
    <w:rsid w:val="007816FD"/>
    <w:rsid w:val="00781B9A"/>
    <w:rsid w:val="00781BC7"/>
    <w:rsid w:val="00781DAD"/>
    <w:rsid w:val="00781FD8"/>
    <w:rsid w:val="0078243D"/>
    <w:rsid w:val="00782D8A"/>
    <w:rsid w:val="0078322A"/>
    <w:rsid w:val="00783269"/>
    <w:rsid w:val="007833A3"/>
    <w:rsid w:val="007833C3"/>
    <w:rsid w:val="007837BE"/>
    <w:rsid w:val="0078380D"/>
    <w:rsid w:val="007839B8"/>
    <w:rsid w:val="00783AAF"/>
    <w:rsid w:val="00784112"/>
    <w:rsid w:val="007842FE"/>
    <w:rsid w:val="00784370"/>
    <w:rsid w:val="0078440C"/>
    <w:rsid w:val="007846DD"/>
    <w:rsid w:val="00784702"/>
    <w:rsid w:val="007847EF"/>
    <w:rsid w:val="00784C21"/>
    <w:rsid w:val="00784C31"/>
    <w:rsid w:val="00784CBB"/>
    <w:rsid w:val="00784EA1"/>
    <w:rsid w:val="00784ECF"/>
    <w:rsid w:val="00784FC7"/>
    <w:rsid w:val="0078559B"/>
    <w:rsid w:val="007855E5"/>
    <w:rsid w:val="007856C2"/>
    <w:rsid w:val="007859E1"/>
    <w:rsid w:val="007861D1"/>
    <w:rsid w:val="00786272"/>
    <w:rsid w:val="0078628A"/>
    <w:rsid w:val="007862F6"/>
    <w:rsid w:val="007864B2"/>
    <w:rsid w:val="00786620"/>
    <w:rsid w:val="0078676F"/>
    <w:rsid w:val="0078681A"/>
    <w:rsid w:val="007868B7"/>
    <w:rsid w:val="007868FC"/>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322"/>
    <w:rsid w:val="007916D2"/>
    <w:rsid w:val="00791827"/>
    <w:rsid w:val="00791866"/>
    <w:rsid w:val="00791ADE"/>
    <w:rsid w:val="00791BE9"/>
    <w:rsid w:val="00791BEA"/>
    <w:rsid w:val="00791C36"/>
    <w:rsid w:val="00791DC1"/>
    <w:rsid w:val="00792028"/>
    <w:rsid w:val="0079253B"/>
    <w:rsid w:val="00792675"/>
    <w:rsid w:val="007926B7"/>
    <w:rsid w:val="00792755"/>
    <w:rsid w:val="00792AD3"/>
    <w:rsid w:val="00792ECC"/>
    <w:rsid w:val="00793617"/>
    <w:rsid w:val="00793774"/>
    <w:rsid w:val="007939C7"/>
    <w:rsid w:val="00793F70"/>
    <w:rsid w:val="0079432A"/>
    <w:rsid w:val="0079436A"/>
    <w:rsid w:val="007946E2"/>
    <w:rsid w:val="0079470E"/>
    <w:rsid w:val="007947FB"/>
    <w:rsid w:val="007949DA"/>
    <w:rsid w:val="00794DFE"/>
    <w:rsid w:val="00794E9B"/>
    <w:rsid w:val="0079541C"/>
    <w:rsid w:val="007954AC"/>
    <w:rsid w:val="00795804"/>
    <w:rsid w:val="00795809"/>
    <w:rsid w:val="0079583F"/>
    <w:rsid w:val="00795BA6"/>
    <w:rsid w:val="00795DC8"/>
    <w:rsid w:val="0079600A"/>
    <w:rsid w:val="0079601B"/>
    <w:rsid w:val="00796135"/>
    <w:rsid w:val="007962E1"/>
    <w:rsid w:val="007963C0"/>
    <w:rsid w:val="00796AAB"/>
    <w:rsid w:val="00796B15"/>
    <w:rsid w:val="0079725E"/>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AC"/>
    <w:rsid w:val="007A1189"/>
    <w:rsid w:val="007A15BA"/>
    <w:rsid w:val="007A16E9"/>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3E9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909"/>
    <w:rsid w:val="007A6A76"/>
    <w:rsid w:val="007A6FDE"/>
    <w:rsid w:val="007A70AB"/>
    <w:rsid w:val="007A7228"/>
    <w:rsid w:val="007A7235"/>
    <w:rsid w:val="007A75A3"/>
    <w:rsid w:val="007A7706"/>
    <w:rsid w:val="007A78A6"/>
    <w:rsid w:val="007A7AD5"/>
    <w:rsid w:val="007A7CF7"/>
    <w:rsid w:val="007A7EE3"/>
    <w:rsid w:val="007A7F35"/>
    <w:rsid w:val="007B0253"/>
    <w:rsid w:val="007B04B6"/>
    <w:rsid w:val="007B0600"/>
    <w:rsid w:val="007B061A"/>
    <w:rsid w:val="007B073B"/>
    <w:rsid w:val="007B0835"/>
    <w:rsid w:val="007B0D8C"/>
    <w:rsid w:val="007B0E3C"/>
    <w:rsid w:val="007B1006"/>
    <w:rsid w:val="007B1061"/>
    <w:rsid w:val="007B1F9A"/>
    <w:rsid w:val="007B2074"/>
    <w:rsid w:val="007B2638"/>
    <w:rsid w:val="007B2752"/>
    <w:rsid w:val="007B2BB1"/>
    <w:rsid w:val="007B3476"/>
    <w:rsid w:val="007B3969"/>
    <w:rsid w:val="007B3CC4"/>
    <w:rsid w:val="007B407B"/>
    <w:rsid w:val="007B448A"/>
    <w:rsid w:val="007B44DC"/>
    <w:rsid w:val="007B4543"/>
    <w:rsid w:val="007B4789"/>
    <w:rsid w:val="007B4937"/>
    <w:rsid w:val="007B4D3D"/>
    <w:rsid w:val="007B4E49"/>
    <w:rsid w:val="007B4E66"/>
    <w:rsid w:val="007B4FF0"/>
    <w:rsid w:val="007B5139"/>
    <w:rsid w:val="007B527D"/>
    <w:rsid w:val="007B5422"/>
    <w:rsid w:val="007B550D"/>
    <w:rsid w:val="007B5682"/>
    <w:rsid w:val="007B5844"/>
    <w:rsid w:val="007B5857"/>
    <w:rsid w:val="007B5A66"/>
    <w:rsid w:val="007B5AFF"/>
    <w:rsid w:val="007B6136"/>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1D5B"/>
    <w:rsid w:val="007C2070"/>
    <w:rsid w:val="007C251D"/>
    <w:rsid w:val="007C26FF"/>
    <w:rsid w:val="007C29FE"/>
    <w:rsid w:val="007C2A39"/>
    <w:rsid w:val="007C2AAF"/>
    <w:rsid w:val="007C301B"/>
    <w:rsid w:val="007C301E"/>
    <w:rsid w:val="007C31DB"/>
    <w:rsid w:val="007C34B8"/>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C5"/>
    <w:rsid w:val="007C58F7"/>
    <w:rsid w:val="007C5960"/>
    <w:rsid w:val="007C59DA"/>
    <w:rsid w:val="007C5C26"/>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5E0"/>
    <w:rsid w:val="007C771F"/>
    <w:rsid w:val="007C779D"/>
    <w:rsid w:val="007C780D"/>
    <w:rsid w:val="007C7BCD"/>
    <w:rsid w:val="007C7EF3"/>
    <w:rsid w:val="007D020B"/>
    <w:rsid w:val="007D02A6"/>
    <w:rsid w:val="007D03D7"/>
    <w:rsid w:val="007D098C"/>
    <w:rsid w:val="007D0D35"/>
    <w:rsid w:val="007D11B6"/>
    <w:rsid w:val="007D12D6"/>
    <w:rsid w:val="007D149C"/>
    <w:rsid w:val="007D163B"/>
    <w:rsid w:val="007D16BD"/>
    <w:rsid w:val="007D18DB"/>
    <w:rsid w:val="007D1B7C"/>
    <w:rsid w:val="007D214A"/>
    <w:rsid w:val="007D230B"/>
    <w:rsid w:val="007D2734"/>
    <w:rsid w:val="007D2885"/>
    <w:rsid w:val="007D298C"/>
    <w:rsid w:val="007D2A09"/>
    <w:rsid w:val="007D2C9F"/>
    <w:rsid w:val="007D2F33"/>
    <w:rsid w:val="007D31A6"/>
    <w:rsid w:val="007D320B"/>
    <w:rsid w:val="007D3490"/>
    <w:rsid w:val="007D357E"/>
    <w:rsid w:val="007D36AF"/>
    <w:rsid w:val="007D3771"/>
    <w:rsid w:val="007D37BF"/>
    <w:rsid w:val="007D3889"/>
    <w:rsid w:val="007D39D7"/>
    <w:rsid w:val="007D3A88"/>
    <w:rsid w:val="007D3BE0"/>
    <w:rsid w:val="007D3EF9"/>
    <w:rsid w:val="007D4046"/>
    <w:rsid w:val="007D4526"/>
    <w:rsid w:val="007D4632"/>
    <w:rsid w:val="007D478D"/>
    <w:rsid w:val="007D4838"/>
    <w:rsid w:val="007D4956"/>
    <w:rsid w:val="007D4AA8"/>
    <w:rsid w:val="007D4FF2"/>
    <w:rsid w:val="007D512C"/>
    <w:rsid w:val="007D5166"/>
    <w:rsid w:val="007D526F"/>
    <w:rsid w:val="007D5777"/>
    <w:rsid w:val="007D5A16"/>
    <w:rsid w:val="007D5CFA"/>
    <w:rsid w:val="007D5F54"/>
    <w:rsid w:val="007D6310"/>
    <w:rsid w:val="007D673F"/>
    <w:rsid w:val="007D68F4"/>
    <w:rsid w:val="007D6ACD"/>
    <w:rsid w:val="007D6CE5"/>
    <w:rsid w:val="007D6E8A"/>
    <w:rsid w:val="007D6EF0"/>
    <w:rsid w:val="007D7042"/>
    <w:rsid w:val="007D7059"/>
    <w:rsid w:val="007D73EE"/>
    <w:rsid w:val="007D7749"/>
    <w:rsid w:val="007D7A6D"/>
    <w:rsid w:val="007D7D96"/>
    <w:rsid w:val="007E0162"/>
    <w:rsid w:val="007E05CC"/>
    <w:rsid w:val="007E0800"/>
    <w:rsid w:val="007E0960"/>
    <w:rsid w:val="007E0986"/>
    <w:rsid w:val="007E0C8C"/>
    <w:rsid w:val="007E1196"/>
    <w:rsid w:val="007E1479"/>
    <w:rsid w:val="007E16DB"/>
    <w:rsid w:val="007E18CC"/>
    <w:rsid w:val="007E1A55"/>
    <w:rsid w:val="007E1A7D"/>
    <w:rsid w:val="007E1B69"/>
    <w:rsid w:val="007E1CB1"/>
    <w:rsid w:val="007E1EBF"/>
    <w:rsid w:val="007E201B"/>
    <w:rsid w:val="007E2146"/>
    <w:rsid w:val="007E25B7"/>
    <w:rsid w:val="007E2B64"/>
    <w:rsid w:val="007E2B9D"/>
    <w:rsid w:val="007E3182"/>
    <w:rsid w:val="007E3528"/>
    <w:rsid w:val="007E36F8"/>
    <w:rsid w:val="007E3A98"/>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9BB"/>
    <w:rsid w:val="007E6E76"/>
    <w:rsid w:val="007E6FB4"/>
    <w:rsid w:val="007E7229"/>
    <w:rsid w:val="007E732E"/>
    <w:rsid w:val="007E741E"/>
    <w:rsid w:val="007E7964"/>
    <w:rsid w:val="007E7B2B"/>
    <w:rsid w:val="007E7E6F"/>
    <w:rsid w:val="007F0176"/>
    <w:rsid w:val="007F05E0"/>
    <w:rsid w:val="007F0B77"/>
    <w:rsid w:val="007F0B82"/>
    <w:rsid w:val="007F0DD3"/>
    <w:rsid w:val="007F10EA"/>
    <w:rsid w:val="007F115A"/>
    <w:rsid w:val="007F1282"/>
    <w:rsid w:val="007F13FB"/>
    <w:rsid w:val="007F1612"/>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D6"/>
    <w:rsid w:val="007F713C"/>
    <w:rsid w:val="007F7521"/>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20A8"/>
    <w:rsid w:val="00802410"/>
    <w:rsid w:val="0080266D"/>
    <w:rsid w:val="0080270F"/>
    <w:rsid w:val="00802D20"/>
    <w:rsid w:val="00802D88"/>
    <w:rsid w:val="00802FDA"/>
    <w:rsid w:val="00802FE3"/>
    <w:rsid w:val="00803028"/>
    <w:rsid w:val="00803051"/>
    <w:rsid w:val="00803160"/>
    <w:rsid w:val="00803284"/>
    <w:rsid w:val="008033B8"/>
    <w:rsid w:val="00803E2E"/>
    <w:rsid w:val="00803FD6"/>
    <w:rsid w:val="008041E1"/>
    <w:rsid w:val="0080429A"/>
    <w:rsid w:val="00804867"/>
    <w:rsid w:val="00804AB0"/>
    <w:rsid w:val="00804AEC"/>
    <w:rsid w:val="00804B2F"/>
    <w:rsid w:val="0080505A"/>
    <w:rsid w:val="008051D4"/>
    <w:rsid w:val="008053AD"/>
    <w:rsid w:val="0080544E"/>
    <w:rsid w:val="008055B5"/>
    <w:rsid w:val="00805832"/>
    <w:rsid w:val="00805D11"/>
    <w:rsid w:val="0080656E"/>
    <w:rsid w:val="00806627"/>
    <w:rsid w:val="00806673"/>
    <w:rsid w:val="00806979"/>
    <w:rsid w:val="0080699F"/>
    <w:rsid w:val="008069F3"/>
    <w:rsid w:val="00806D29"/>
    <w:rsid w:val="00806F5E"/>
    <w:rsid w:val="00807365"/>
    <w:rsid w:val="0080770D"/>
    <w:rsid w:val="00807ADC"/>
    <w:rsid w:val="00807D28"/>
    <w:rsid w:val="00807D5E"/>
    <w:rsid w:val="00807D8F"/>
    <w:rsid w:val="00807E0C"/>
    <w:rsid w:val="00807E1B"/>
    <w:rsid w:val="008100D3"/>
    <w:rsid w:val="0081012C"/>
    <w:rsid w:val="00810564"/>
    <w:rsid w:val="00810DE9"/>
    <w:rsid w:val="00810EAE"/>
    <w:rsid w:val="00811036"/>
    <w:rsid w:val="00811654"/>
    <w:rsid w:val="0081189F"/>
    <w:rsid w:val="00811B26"/>
    <w:rsid w:val="00811C6A"/>
    <w:rsid w:val="00811E15"/>
    <w:rsid w:val="00812027"/>
    <w:rsid w:val="008123C3"/>
    <w:rsid w:val="008123D5"/>
    <w:rsid w:val="008124FE"/>
    <w:rsid w:val="0081261A"/>
    <w:rsid w:val="008126A9"/>
    <w:rsid w:val="008127B0"/>
    <w:rsid w:val="00812816"/>
    <w:rsid w:val="00812A5E"/>
    <w:rsid w:val="00812C23"/>
    <w:rsid w:val="00812FE3"/>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8FE"/>
    <w:rsid w:val="00815D4F"/>
    <w:rsid w:val="00815D64"/>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27"/>
    <w:rsid w:val="00817FD4"/>
    <w:rsid w:val="00820224"/>
    <w:rsid w:val="00820287"/>
    <w:rsid w:val="00820555"/>
    <w:rsid w:val="0082083E"/>
    <w:rsid w:val="00820D01"/>
    <w:rsid w:val="00821398"/>
    <w:rsid w:val="0082172C"/>
    <w:rsid w:val="00821793"/>
    <w:rsid w:val="0082194C"/>
    <w:rsid w:val="00821A22"/>
    <w:rsid w:val="00821DC0"/>
    <w:rsid w:val="00822131"/>
    <w:rsid w:val="008223E9"/>
    <w:rsid w:val="0082284A"/>
    <w:rsid w:val="00822B17"/>
    <w:rsid w:val="00823335"/>
    <w:rsid w:val="008235E4"/>
    <w:rsid w:val="008237B2"/>
    <w:rsid w:val="0082394F"/>
    <w:rsid w:val="00823B2A"/>
    <w:rsid w:val="00823BD1"/>
    <w:rsid w:val="00823C2A"/>
    <w:rsid w:val="00823D53"/>
    <w:rsid w:val="00823F61"/>
    <w:rsid w:val="0082449E"/>
    <w:rsid w:val="008244AF"/>
    <w:rsid w:val="008247A4"/>
    <w:rsid w:val="008249FF"/>
    <w:rsid w:val="00824AF8"/>
    <w:rsid w:val="00824B8A"/>
    <w:rsid w:val="00824C86"/>
    <w:rsid w:val="00824C8B"/>
    <w:rsid w:val="008251EC"/>
    <w:rsid w:val="00825481"/>
    <w:rsid w:val="008254F5"/>
    <w:rsid w:val="00825511"/>
    <w:rsid w:val="00825693"/>
    <w:rsid w:val="008259A4"/>
    <w:rsid w:val="00825BA8"/>
    <w:rsid w:val="00825E3A"/>
    <w:rsid w:val="00825EEF"/>
    <w:rsid w:val="00825F37"/>
    <w:rsid w:val="00825F5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27C"/>
    <w:rsid w:val="0083179C"/>
    <w:rsid w:val="008317E3"/>
    <w:rsid w:val="00831ACC"/>
    <w:rsid w:val="00831C79"/>
    <w:rsid w:val="00832142"/>
    <w:rsid w:val="0083248D"/>
    <w:rsid w:val="0083262B"/>
    <w:rsid w:val="008327D2"/>
    <w:rsid w:val="00832C18"/>
    <w:rsid w:val="00832CAF"/>
    <w:rsid w:val="00832F33"/>
    <w:rsid w:val="0083311A"/>
    <w:rsid w:val="0083335E"/>
    <w:rsid w:val="008333F5"/>
    <w:rsid w:val="00833611"/>
    <w:rsid w:val="008337E2"/>
    <w:rsid w:val="0083398C"/>
    <w:rsid w:val="008339A0"/>
    <w:rsid w:val="00833C1E"/>
    <w:rsid w:val="0083417A"/>
    <w:rsid w:val="00834376"/>
    <w:rsid w:val="00834449"/>
    <w:rsid w:val="00834512"/>
    <w:rsid w:val="0083473C"/>
    <w:rsid w:val="0083491B"/>
    <w:rsid w:val="008349E7"/>
    <w:rsid w:val="0083502E"/>
    <w:rsid w:val="008350E9"/>
    <w:rsid w:val="0083545D"/>
    <w:rsid w:val="00835596"/>
    <w:rsid w:val="0083579B"/>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A39"/>
    <w:rsid w:val="00837DCD"/>
    <w:rsid w:val="00837E87"/>
    <w:rsid w:val="008401C3"/>
    <w:rsid w:val="00840250"/>
    <w:rsid w:val="008403EE"/>
    <w:rsid w:val="00840436"/>
    <w:rsid w:val="008404D7"/>
    <w:rsid w:val="00840634"/>
    <w:rsid w:val="00840A68"/>
    <w:rsid w:val="00840A83"/>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F4"/>
    <w:rsid w:val="0084564A"/>
    <w:rsid w:val="0084589D"/>
    <w:rsid w:val="00845905"/>
    <w:rsid w:val="00845A92"/>
    <w:rsid w:val="00845F51"/>
    <w:rsid w:val="00846106"/>
    <w:rsid w:val="00846467"/>
    <w:rsid w:val="00846604"/>
    <w:rsid w:val="00846661"/>
    <w:rsid w:val="00846AC4"/>
    <w:rsid w:val="00846C77"/>
    <w:rsid w:val="00846E99"/>
    <w:rsid w:val="00846FE1"/>
    <w:rsid w:val="008470EF"/>
    <w:rsid w:val="00847135"/>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4DB"/>
    <w:rsid w:val="008515A2"/>
    <w:rsid w:val="00851644"/>
    <w:rsid w:val="0085187D"/>
    <w:rsid w:val="00851A3C"/>
    <w:rsid w:val="00851B22"/>
    <w:rsid w:val="00851D7B"/>
    <w:rsid w:val="00851E8C"/>
    <w:rsid w:val="008520CD"/>
    <w:rsid w:val="008521D9"/>
    <w:rsid w:val="008521F2"/>
    <w:rsid w:val="00852338"/>
    <w:rsid w:val="00852A21"/>
    <w:rsid w:val="00852A5B"/>
    <w:rsid w:val="00852AA6"/>
    <w:rsid w:val="00852B39"/>
    <w:rsid w:val="00853753"/>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6045"/>
    <w:rsid w:val="00856301"/>
    <w:rsid w:val="008564E7"/>
    <w:rsid w:val="008569DF"/>
    <w:rsid w:val="00856C13"/>
    <w:rsid w:val="00856D2B"/>
    <w:rsid w:val="00856E4A"/>
    <w:rsid w:val="00857165"/>
    <w:rsid w:val="0085722A"/>
    <w:rsid w:val="0085724F"/>
    <w:rsid w:val="008572C0"/>
    <w:rsid w:val="008574C8"/>
    <w:rsid w:val="00857686"/>
    <w:rsid w:val="00857C25"/>
    <w:rsid w:val="00857C34"/>
    <w:rsid w:val="00857FC8"/>
    <w:rsid w:val="008600FD"/>
    <w:rsid w:val="0086012C"/>
    <w:rsid w:val="0086037F"/>
    <w:rsid w:val="00860423"/>
    <w:rsid w:val="008604E6"/>
    <w:rsid w:val="00860650"/>
    <w:rsid w:val="0086067F"/>
    <w:rsid w:val="00860887"/>
    <w:rsid w:val="008609D3"/>
    <w:rsid w:val="00860A0F"/>
    <w:rsid w:val="00860BAC"/>
    <w:rsid w:val="00860BDC"/>
    <w:rsid w:val="008611A3"/>
    <w:rsid w:val="00861750"/>
    <w:rsid w:val="008617C3"/>
    <w:rsid w:val="00861A04"/>
    <w:rsid w:val="00861B41"/>
    <w:rsid w:val="00861B6B"/>
    <w:rsid w:val="00861D65"/>
    <w:rsid w:val="00861DA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EFE"/>
    <w:rsid w:val="00864305"/>
    <w:rsid w:val="008647D5"/>
    <w:rsid w:val="00864A9F"/>
    <w:rsid w:val="00864B47"/>
    <w:rsid w:val="00864C02"/>
    <w:rsid w:val="00864C81"/>
    <w:rsid w:val="00864F36"/>
    <w:rsid w:val="008650AB"/>
    <w:rsid w:val="00865696"/>
    <w:rsid w:val="008657A5"/>
    <w:rsid w:val="00865A09"/>
    <w:rsid w:val="00865D02"/>
    <w:rsid w:val="00865D4C"/>
    <w:rsid w:val="00865DE1"/>
    <w:rsid w:val="0086697D"/>
    <w:rsid w:val="00866BFD"/>
    <w:rsid w:val="00866EB5"/>
    <w:rsid w:val="00866FEA"/>
    <w:rsid w:val="0086704D"/>
    <w:rsid w:val="00867255"/>
    <w:rsid w:val="00867856"/>
    <w:rsid w:val="008678DD"/>
    <w:rsid w:val="008678F0"/>
    <w:rsid w:val="00867E3C"/>
    <w:rsid w:val="00870018"/>
    <w:rsid w:val="0087071A"/>
    <w:rsid w:val="00870793"/>
    <w:rsid w:val="00870862"/>
    <w:rsid w:val="00870A1C"/>
    <w:rsid w:val="00871029"/>
    <w:rsid w:val="00871096"/>
    <w:rsid w:val="00871171"/>
    <w:rsid w:val="008711F8"/>
    <w:rsid w:val="00871372"/>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0CE"/>
    <w:rsid w:val="00875258"/>
    <w:rsid w:val="008754DE"/>
    <w:rsid w:val="00875755"/>
    <w:rsid w:val="0087580A"/>
    <w:rsid w:val="0087588F"/>
    <w:rsid w:val="00875905"/>
    <w:rsid w:val="00875C29"/>
    <w:rsid w:val="00875F1A"/>
    <w:rsid w:val="00875F79"/>
    <w:rsid w:val="00875FBD"/>
    <w:rsid w:val="00876A04"/>
    <w:rsid w:val="00876AC7"/>
    <w:rsid w:val="00876E54"/>
    <w:rsid w:val="0087720A"/>
    <w:rsid w:val="0087727B"/>
    <w:rsid w:val="0087763F"/>
    <w:rsid w:val="00877AD7"/>
    <w:rsid w:val="00877B35"/>
    <w:rsid w:val="00877C45"/>
    <w:rsid w:val="00877C57"/>
    <w:rsid w:val="00877E68"/>
    <w:rsid w:val="00877FA3"/>
    <w:rsid w:val="00877FB2"/>
    <w:rsid w:val="008804C9"/>
    <w:rsid w:val="00880574"/>
    <w:rsid w:val="00880874"/>
    <w:rsid w:val="008808B1"/>
    <w:rsid w:val="008809F4"/>
    <w:rsid w:val="00880D84"/>
    <w:rsid w:val="00880E95"/>
    <w:rsid w:val="008810DF"/>
    <w:rsid w:val="008810FA"/>
    <w:rsid w:val="0088112B"/>
    <w:rsid w:val="008812E1"/>
    <w:rsid w:val="00881842"/>
    <w:rsid w:val="00881A91"/>
    <w:rsid w:val="00881F28"/>
    <w:rsid w:val="00882090"/>
    <w:rsid w:val="0088228A"/>
    <w:rsid w:val="0088253E"/>
    <w:rsid w:val="00882569"/>
    <w:rsid w:val="008825B9"/>
    <w:rsid w:val="008825EC"/>
    <w:rsid w:val="008826BD"/>
    <w:rsid w:val="0088274A"/>
    <w:rsid w:val="008828DB"/>
    <w:rsid w:val="008829DC"/>
    <w:rsid w:val="00882BB1"/>
    <w:rsid w:val="00882BC9"/>
    <w:rsid w:val="00882FD7"/>
    <w:rsid w:val="00882FE1"/>
    <w:rsid w:val="00883004"/>
    <w:rsid w:val="008835DF"/>
    <w:rsid w:val="00883936"/>
    <w:rsid w:val="008839FE"/>
    <w:rsid w:val="00883BF0"/>
    <w:rsid w:val="00883ED6"/>
    <w:rsid w:val="00884255"/>
    <w:rsid w:val="0088425B"/>
    <w:rsid w:val="0088449F"/>
    <w:rsid w:val="0088488A"/>
    <w:rsid w:val="008849EC"/>
    <w:rsid w:val="00884A0F"/>
    <w:rsid w:val="00884AD8"/>
    <w:rsid w:val="00884CDF"/>
    <w:rsid w:val="00884D4C"/>
    <w:rsid w:val="0088579F"/>
    <w:rsid w:val="00885D5D"/>
    <w:rsid w:val="00885DA7"/>
    <w:rsid w:val="00885E4A"/>
    <w:rsid w:val="00885EC9"/>
    <w:rsid w:val="00885F46"/>
    <w:rsid w:val="00885F7A"/>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F63"/>
    <w:rsid w:val="00892253"/>
    <w:rsid w:val="008922DF"/>
    <w:rsid w:val="00892492"/>
    <w:rsid w:val="0089278B"/>
    <w:rsid w:val="0089281A"/>
    <w:rsid w:val="00893024"/>
    <w:rsid w:val="00893B3B"/>
    <w:rsid w:val="00893BA4"/>
    <w:rsid w:val="00893DB3"/>
    <w:rsid w:val="00893E2E"/>
    <w:rsid w:val="00894082"/>
    <w:rsid w:val="008948A0"/>
    <w:rsid w:val="00894BFF"/>
    <w:rsid w:val="0089511D"/>
    <w:rsid w:val="00895243"/>
    <w:rsid w:val="0089582E"/>
    <w:rsid w:val="00895A0C"/>
    <w:rsid w:val="00895AB4"/>
    <w:rsid w:val="00895F1E"/>
    <w:rsid w:val="0089601B"/>
    <w:rsid w:val="0089604A"/>
    <w:rsid w:val="008961A5"/>
    <w:rsid w:val="0089639D"/>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73"/>
    <w:rsid w:val="008A01B3"/>
    <w:rsid w:val="008A0339"/>
    <w:rsid w:val="008A03A0"/>
    <w:rsid w:val="008A0473"/>
    <w:rsid w:val="008A04C7"/>
    <w:rsid w:val="008A068C"/>
    <w:rsid w:val="008A06B8"/>
    <w:rsid w:val="008A0998"/>
    <w:rsid w:val="008A0B43"/>
    <w:rsid w:val="008A0C16"/>
    <w:rsid w:val="008A0D41"/>
    <w:rsid w:val="008A0DF4"/>
    <w:rsid w:val="008A1172"/>
    <w:rsid w:val="008A1C65"/>
    <w:rsid w:val="008A1D27"/>
    <w:rsid w:val="008A1EA1"/>
    <w:rsid w:val="008A1FBC"/>
    <w:rsid w:val="008A21D5"/>
    <w:rsid w:val="008A24BD"/>
    <w:rsid w:val="008A2822"/>
    <w:rsid w:val="008A2886"/>
    <w:rsid w:val="008A2942"/>
    <w:rsid w:val="008A294D"/>
    <w:rsid w:val="008A29EB"/>
    <w:rsid w:val="008A2AAE"/>
    <w:rsid w:val="008A2E67"/>
    <w:rsid w:val="008A2F26"/>
    <w:rsid w:val="008A2F52"/>
    <w:rsid w:val="008A2FA0"/>
    <w:rsid w:val="008A3033"/>
    <w:rsid w:val="008A3390"/>
    <w:rsid w:val="008A3441"/>
    <w:rsid w:val="008A349B"/>
    <w:rsid w:val="008A36ED"/>
    <w:rsid w:val="008A3786"/>
    <w:rsid w:val="008A3898"/>
    <w:rsid w:val="008A3B2A"/>
    <w:rsid w:val="008A40C1"/>
    <w:rsid w:val="008A42D8"/>
    <w:rsid w:val="008A457F"/>
    <w:rsid w:val="008A4AE7"/>
    <w:rsid w:val="008A4DAC"/>
    <w:rsid w:val="008A4E04"/>
    <w:rsid w:val="008A5188"/>
    <w:rsid w:val="008A53C3"/>
    <w:rsid w:val="008A59E9"/>
    <w:rsid w:val="008A5C01"/>
    <w:rsid w:val="008A5DF6"/>
    <w:rsid w:val="008A5E89"/>
    <w:rsid w:val="008A620A"/>
    <w:rsid w:val="008A62D3"/>
    <w:rsid w:val="008A631F"/>
    <w:rsid w:val="008A64F3"/>
    <w:rsid w:val="008A6590"/>
    <w:rsid w:val="008A668F"/>
    <w:rsid w:val="008A67A4"/>
    <w:rsid w:val="008A6BCB"/>
    <w:rsid w:val="008A6DD1"/>
    <w:rsid w:val="008A6E03"/>
    <w:rsid w:val="008A6F9D"/>
    <w:rsid w:val="008A72A4"/>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2014"/>
    <w:rsid w:val="008B2052"/>
    <w:rsid w:val="008B21F5"/>
    <w:rsid w:val="008B240A"/>
    <w:rsid w:val="008B2608"/>
    <w:rsid w:val="008B269F"/>
    <w:rsid w:val="008B29A1"/>
    <w:rsid w:val="008B2A2E"/>
    <w:rsid w:val="008B2A42"/>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5FBA"/>
    <w:rsid w:val="008B60ED"/>
    <w:rsid w:val="008B6399"/>
    <w:rsid w:val="008B66CB"/>
    <w:rsid w:val="008B6E5C"/>
    <w:rsid w:val="008B7B99"/>
    <w:rsid w:val="008B7C22"/>
    <w:rsid w:val="008B7C8C"/>
    <w:rsid w:val="008B7CA3"/>
    <w:rsid w:val="008C057E"/>
    <w:rsid w:val="008C0620"/>
    <w:rsid w:val="008C07D9"/>
    <w:rsid w:val="008C0881"/>
    <w:rsid w:val="008C0B0A"/>
    <w:rsid w:val="008C1161"/>
    <w:rsid w:val="008C1557"/>
    <w:rsid w:val="008C15C4"/>
    <w:rsid w:val="008C1876"/>
    <w:rsid w:val="008C1E29"/>
    <w:rsid w:val="008C1FE9"/>
    <w:rsid w:val="008C2236"/>
    <w:rsid w:val="008C2426"/>
    <w:rsid w:val="008C2453"/>
    <w:rsid w:val="008C2596"/>
    <w:rsid w:val="008C2630"/>
    <w:rsid w:val="008C26B4"/>
    <w:rsid w:val="008C2767"/>
    <w:rsid w:val="008C2A47"/>
    <w:rsid w:val="008C2C2B"/>
    <w:rsid w:val="008C3857"/>
    <w:rsid w:val="008C4179"/>
    <w:rsid w:val="008C43DE"/>
    <w:rsid w:val="008C4B47"/>
    <w:rsid w:val="008C4CC8"/>
    <w:rsid w:val="008C4D4E"/>
    <w:rsid w:val="008C4EE9"/>
    <w:rsid w:val="008C570A"/>
    <w:rsid w:val="008C59D5"/>
    <w:rsid w:val="008C5B10"/>
    <w:rsid w:val="008C5C23"/>
    <w:rsid w:val="008C5EEA"/>
    <w:rsid w:val="008C61A7"/>
    <w:rsid w:val="008C6780"/>
    <w:rsid w:val="008C6970"/>
    <w:rsid w:val="008C698E"/>
    <w:rsid w:val="008C6C7A"/>
    <w:rsid w:val="008C6CC2"/>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8C6"/>
    <w:rsid w:val="008D0A7A"/>
    <w:rsid w:val="008D0B27"/>
    <w:rsid w:val="008D0FA6"/>
    <w:rsid w:val="008D136F"/>
    <w:rsid w:val="008D13DC"/>
    <w:rsid w:val="008D149D"/>
    <w:rsid w:val="008D1D64"/>
    <w:rsid w:val="008D1E23"/>
    <w:rsid w:val="008D1E43"/>
    <w:rsid w:val="008D2187"/>
    <w:rsid w:val="008D2209"/>
    <w:rsid w:val="008D2461"/>
    <w:rsid w:val="008D3208"/>
    <w:rsid w:val="008D341A"/>
    <w:rsid w:val="008D34F5"/>
    <w:rsid w:val="008D4318"/>
    <w:rsid w:val="008D432F"/>
    <w:rsid w:val="008D4415"/>
    <w:rsid w:val="008D453F"/>
    <w:rsid w:val="008D459E"/>
    <w:rsid w:val="008D4650"/>
    <w:rsid w:val="008D4CDC"/>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BEE"/>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625"/>
    <w:rsid w:val="008E5B5F"/>
    <w:rsid w:val="008E5CEE"/>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497"/>
    <w:rsid w:val="008F1C00"/>
    <w:rsid w:val="008F1C3D"/>
    <w:rsid w:val="008F1CF8"/>
    <w:rsid w:val="008F2201"/>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B0F"/>
    <w:rsid w:val="008F4BBD"/>
    <w:rsid w:val="008F4BFE"/>
    <w:rsid w:val="008F4C74"/>
    <w:rsid w:val="008F4E3F"/>
    <w:rsid w:val="008F4EE1"/>
    <w:rsid w:val="008F53FA"/>
    <w:rsid w:val="008F5406"/>
    <w:rsid w:val="008F5768"/>
    <w:rsid w:val="008F5866"/>
    <w:rsid w:val="008F595E"/>
    <w:rsid w:val="008F5C7E"/>
    <w:rsid w:val="008F610D"/>
    <w:rsid w:val="008F6188"/>
    <w:rsid w:val="008F62F8"/>
    <w:rsid w:val="008F6649"/>
    <w:rsid w:val="008F665B"/>
    <w:rsid w:val="008F692B"/>
    <w:rsid w:val="008F6C1F"/>
    <w:rsid w:val="008F6CD1"/>
    <w:rsid w:val="008F6D90"/>
    <w:rsid w:val="008F6FBB"/>
    <w:rsid w:val="008F702C"/>
    <w:rsid w:val="008F7043"/>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77"/>
    <w:rsid w:val="009022BC"/>
    <w:rsid w:val="0090255A"/>
    <w:rsid w:val="00902686"/>
    <w:rsid w:val="00902734"/>
    <w:rsid w:val="00902955"/>
    <w:rsid w:val="00902D50"/>
    <w:rsid w:val="009031DD"/>
    <w:rsid w:val="009031FC"/>
    <w:rsid w:val="00903281"/>
    <w:rsid w:val="009034DE"/>
    <w:rsid w:val="0090366F"/>
    <w:rsid w:val="009036FC"/>
    <w:rsid w:val="00903716"/>
    <w:rsid w:val="00903EDB"/>
    <w:rsid w:val="00903F0F"/>
    <w:rsid w:val="00903F59"/>
    <w:rsid w:val="00904053"/>
    <w:rsid w:val="00904425"/>
    <w:rsid w:val="009045A0"/>
    <w:rsid w:val="009045C7"/>
    <w:rsid w:val="0090480E"/>
    <w:rsid w:val="00904A62"/>
    <w:rsid w:val="00904AFD"/>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862"/>
    <w:rsid w:val="0090797E"/>
    <w:rsid w:val="00907BEE"/>
    <w:rsid w:val="00910018"/>
    <w:rsid w:val="0091061A"/>
    <w:rsid w:val="00910628"/>
    <w:rsid w:val="00910874"/>
    <w:rsid w:val="009108A7"/>
    <w:rsid w:val="00910FDB"/>
    <w:rsid w:val="00911047"/>
    <w:rsid w:val="0091135E"/>
    <w:rsid w:val="00911407"/>
    <w:rsid w:val="009116AB"/>
    <w:rsid w:val="0091181E"/>
    <w:rsid w:val="00911A5A"/>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908"/>
    <w:rsid w:val="00916C96"/>
    <w:rsid w:val="00916D7D"/>
    <w:rsid w:val="00917466"/>
    <w:rsid w:val="00917997"/>
    <w:rsid w:val="00917A45"/>
    <w:rsid w:val="00917AE6"/>
    <w:rsid w:val="00917D0C"/>
    <w:rsid w:val="00917E65"/>
    <w:rsid w:val="009201A2"/>
    <w:rsid w:val="0092078E"/>
    <w:rsid w:val="00920848"/>
    <w:rsid w:val="00920BD0"/>
    <w:rsid w:val="00920FA1"/>
    <w:rsid w:val="009216BF"/>
    <w:rsid w:val="009218C8"/>
    <w:rsid w:val="009218D2"/>
    <w:rsid w:val="00921A44"/>
    <w:rsid w:val="00921A74"/>
    <w:rsid w:val="00921C9F"/>
    <w:rsid w:val="00921D1B"/>
    <w:rsid w:val="00921E04"/>
    <w:rsid w:val="00921ED5"/>
    <w:rsid w:val="00921FA1"/>
    <w:rsid w:val="00922131"/>
    <w:rsid w:val="009225B6"/>
    <w:rsid w:val="00922710"/>
    <w:rsid w:val="00922756"/>
    <w:rsid w:val="0092299F"/>
    <w:rsid w:val="00922D99"/>
    <w:rsid w:val="00922E98"/>
    <w:rsid w:val="00923151"/>
    <w:rsid w:val="009235CF"/>
    <w:rsid w:val="0092367E"/>
    <w:rsid w:val="00923821"/>
    <w:rsid w:val="00923AA4"/>
    <w:rsid w:val="00923AAA"/>
    <w:rsid w:val="00923B39"/>
    <w:rsid w:val="00924108"/>
    <w:rsid w:val="00924491"/>
    <w:rsid w:val="00924672"/>
    <w:rsid w:val="00924AB6"/>
    <w:rsid w:val="00924BAA"/>
    <w:rsid w:val="00924CEC"/>
    <w:rsid w:val="0092507E"/>
    <w:rsid w:val="009250C2"/>
    <w:rsid w:val="00925180"/>
    <w:rsid w:val="00925267"/>
    <w:rsid w:val="00925357"/>
    <w:rsid w:val="00925382"/>
    <w:rsid w:val="009256FD"/>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F"/>
    <w:rsid w:val="00926C29"/>
    <w:rsid w:val="00927030"/>
    <w:rsid w:val="00927288"/>
    <w:rsid w:val="009276ED"/>
    <w:rsid w:val="0092784B"/>
    <w:rsid w:val="00927874"/>
    <w:rsid w:val="00927877"/>
    <w:rsid w:val="009279AF"/>
    <w:rsid w:val="00927C3A"/>
    <w:rsid w:val="00927D0F"/>
    <w:rsid w:val="00927DC0"/>
    <w:rsid w:val="0093011E"/>
    <w:rsid w:val="009301E4"/>
    <w:rsid w:val="00930305"/>
    <w:rsid w:val="009305AF"/>
    <w:rsid w:val="0093063D"/>
    <w:rsid w:val="00930A10"/>
    <w:rsid w:val="00930A2E"/>
    <w:rsid w:val="0093135E"/>
    <w:rsid w:val="009313BE"/>
    <w:rsid w:val="00931DF8"/>
    <w:rsid w:val="00932109"/>
    <w:rsid w:val="009322AC"/>
    <w:rsid w:val="009324B1"/>
    <w:rsid w:val="009326B1"/>
    <w:rsid w:val="009326EE"/>
    <w:rsid w:val="009327B5"/>
    <w:rsid w:val="009327E5"/>
    <w:rsid w:val="009329A6"/>
    <w:rsid w:val="00932A20"/>
    <w:rsid w:val="00932EF3"/>
    <w:rsid w:val="00933CE4"/>
    <w:rsid w:val="00933D61"/>
    <w:rsid w:val="00933DE4"/>
    <w:rsid w:val="00934044"/>
    <w:rsid w:val="00934242"/>
    <w:rsid w:val="00934291"/>
    <w:rsid w:val="00934494"/>
    <w:rsid w:val="009348AD"/>
    <w:rsid w:val="009348F0"/>
    <w:rsid w:val="00934C51"/>
    <w:rsid w:val="00934CD6"/>
    <w:rsid w:val="00934FFD"/>
    <w:rsid w:val="00935112"/>
    <w:rsid w:val="009359C0"/>
    <w:rsid w:val="00935A10"/>
    <w:rsid w:val="00935B52"/>
    <w:rsid w:val="009360F7"/>
    <w:rsid w:val="00936114"/>
    <w:rsid w:val="0093634D"/>
    <w:rsid w:val="009367E3"/>
    <w:rsid w:val="009368D0"/>
    <w:rsid w:val="00936912"/>
    <w:rsid w:val="00936D07"/>
    <w:rsid w:val="00936D28"/>
    <w:rsid w:val="009370A6"/>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A1C"/>
    <w:rsid w:val="00941B97"/>
    <w:rsid w:val="00941E0F"/>
    <w:rsid w:val="009421B3"/>
    <w:rsid w:val="009421CB"/>
    <w:rsid w:val="009422E0"/>
    <w:rsid w:val="00942A79"/>
    <w:rsid w:val="00942AC8"/>
    <w:rsid w:val="00942BB8"/>
    <w:rsid w:val="00942E21"/>
    <w:rsid w:val="00942EF9"/>
    <w:rsid w:val="0094335F"/>
    <w:rsid w:val="0094368B"/>
    <w:rsid w:val="0094376F"/>
    <w:rsid w:val="009438C4"/>
    <w:rsid w:val="009439B3"/>
    <w:rsid w:val="00943B25"/>
    <w:rsid w:val="00943D38"/>
    <w:rsid w:val="00943F97"/>
    <w:rsid w:val="00944012"/>
    <w:rsid w:val="009440DF"/>
    <w:rsid w:val="00944175"/>
    <w:rsid w:val="00944202"/>
    <w:rsid w:val="00944335"/>
    <w:rsid w:val="0094484A"/>
    <w:rsid w:val="00944AF4"/>
    <w:rsid w:val="009457E5"/>
    <w:rsid w:val="009458A9"/>
    <w:rsid w:val="00945E49"/>
    <w:rsid w:val="009462D8"/>
    <w:rsid w:val="00946388"/>
    <w:rsid w:val="009465E7"/>
    <w:rsid w:val="0094663A"/>
    <w:rsid w:val="00946A8A"/>
    <w:rsid w:val="00946AA5"/>
    <w:rsid w:val="00946B04"/>
    <w:rsid w:val="00946C4B"/>
    <w:rsid w:val="00946E44"/>
    <w:rsid w:val="00946EF3"/>
    <w:rsid w:val="00946FCA"/>
    <w:rsid w:val="009472F5"/>
    <w:rsid w:val="00947891"/>
    <w:rsid w:val="009478ED"/>
    <w:rsid w:val="00947932"/>
    <w:rsid w:val="009479E5"/>
    <w:rsid w:val="00947A8C"/>
    <w:rsid w:val="00947B88"/>
    <w:rsid w:val="0095032A"/>
    <w:rsid w:val="009503E5"/>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CD"/>
    <w:rsid w:val="009573C6"/>
    <w:rsid w:val="00957487"/>
    <w:rsid w:val="00957956"/>
    <w:rsid w:val="00957B6B"/>
    <w:rsid w:val="00957BD7"/>
    <w:rsid w:val="00957C76"/>
    <w:rsid w:val="00957D9C"/>
    <w:rsid w:val="00957E93"/>
    <w:rsid w:val="00960142"/>
    <w:rsid w:val="00960217"/>
    <w:rsid w:val="00960328"/>
    <w:rsid w:val="009603AB"/>
    <w:rsid w:val="00960475"/>
    <w:rsid w:val="00960479"/>
    <w:rsid w:val="009607AF"/>
    <w:rsid w:val="00960A88"/>
    <w:rsid w:val="00960AB2"/>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B21"/>
    <w:rsid w:val="00962CF6"/>
    <w:rsid w:val="00962D89"/>
    <w:rsid w:val="00962E65"/>
    <w:rsid w:val="009630DC"/>
    <w:rsid w:val="00963336"/>
    <w:rsid w:val="0096392B"/>
    <w:rsid w:val="0096397B"/>
    <w:rsid w:val="00963C89"/>
    <w:rsid w:val="009642F3"/>
    <w:rsid w:val="00964594"/>
    <w:rsid w:val="009646A4"/>
    <w:rsid w:val="00964784"/>
    <w:rsid w:val="009648EB"/>
    <w:rsid w:val="00964D50"/>
    <w:rsid w:val="00964E3C"/>
    <w:rsid w:val="00964E69"/>
    <w:rsid w:val="00964EFE"/>
    <w:rsid w:val="0096504D"/>
    <w:rsid w:val="00965210"/>
    <w:rsid w:val="00965493"/>
    <w:rsid w:val="009654F0"/>
    <w:rsid w:val="009658BE"/>
    <w:rsid w:val="009659EA"/>
    <w:rsid w:val="00965C2D"/>
    <w:rsid w:val="0096691D"/>
    <w:rsid w:val="0096698F"/>
    <w:rsid w:val="00966EC4"/>
    <w:rsid w:val="00967117"/>
    <w:rsid w:val="0096737A"/>
    <w:rsid w:val="0096758A"/>
    <w:rsid w:val="009675FE"/>
    <w:rsid w:val="0096766C"/>
    <w:rsid w:val="00967851"/>
    <w:rsid w:val="00967BCA"/>
    <w:rsid w:val="00967D2D"/>
    <w:rsid w:val="00970F7A"/>
    <w:rsid w:val="00970FE3"/>
    <w:rsid w:val="0097102E"/>
    <w:rsid w:val="009718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F"/>
    <w:rsid w:val="00974CA8"/>
    <w:rsid w:val="00974EBD"/>
    <w:rsid w:val="00975131"/>
    <w:rsid w:val="009751BA"/>
    <w:rsid w:val="0097539E"/>
    <w:rsid w:val="00975712"/>
    <w:rsid w:val="0097577E"/>
    <w:rsid w:val="00975C8F"/>
    <w:rsid w:val="009760AA"/>
    <w:rsid w:val="0097612F"/>
    <w:rsid w:val="0097649B"/>
    <w:rsid w:val="009765CF"/>
    <w:rsid w:val="00976878"/>
    <w:rsid w:val="00976D1B"/>
    <w:rsid w:val="00976FFB"/>
    <w:rsid w:val="00977494"/>
    <w:rsid w:val="00977852"/>
    <w:rsid w:val="009778AB"/>
    <w:rsid w:val="00977CB9"/>
    <w:rsid w:val="009801F5"/>
    <w:rsid w:val="00980403"/>
    <w:rsid w:val="00980447"/>
    <w:rsid w:val="009804CB"/>
    <w:rsid w:val="0098058D"/>
    <w:rsid w:val="009809DD"/>
    <w:rsid w:val="00980A94"/>
    <w:rsid w:val="00980ACA"/>
    <w:rsid w:val="00980BD9"/>
    <w:rsid w:val="00980C2B"/>
    <w:rsid w:val="00980D35"/>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3F10"/>
    <w:rsid w:val="00984206"/>
    <w:rsid w:val="00984979"/>
    <w:rsid w:val="00984C8E"/>
    <w:rsid w:val="00984E23"/>
    <w:rsid w:val="00984E60"/>
    <w:rsid w:val="00984EF7"/>
    <w:rsid w:val="0098511E"/>
    <w:rsid w:val="00985133"/>
    <w:rsid w:val="0098541D"/>
    <w:rsid w:val="00985467"/>
    <w:rsid w:val="00985BA2"/>
    <w:rsid w:val="00985CA4"/>
    <w:rsid w:val="00985EF0"/>
    <w:rsid w:val="0098622B"/>
    <w:rsid w:val="009863ED"/>
    <w:rsid w:val="009867F5"/>
    <w:rsid w:val="00986956"/>
    <w:rsid w:val="00986971"/>
    <w:rsid w:val="00986B31"/>
    <w:rsid w:val="00986C26"/>
    <w:rsid w:val="009873AF"/>
    <w:rsid w:val="009875A3"/>
    <w:rsid w:val="009875A6"/>
    <w:rsid w:val="009875C2"/>
    <w:rsid w:val="009876A0"/>
    <w:rsid w:val="00987860"/>
    <w:rsid w:val="00987924"/>
    <w:rsid w:val="009879B5"/>
    <w:rsid w:val="009879F4"/>
    <w:rsid w:val="00987A48"/>
    <w:rsid w:val="00987A56"/>
    <w:rsid w:val="00987A8B"/>
    <w:rsid w:val="00987D1C"/>
    <w:rsid w:val="00987E33"/>
    <w:rsid w:val="0099005F"/>
    <w:rsid w:val="00990E93"/>
    <w:rsid w:val="00990F4E"/>
    <w:rsid w:val="00991181"/>
    <w:rsid w:val="009915AE"/>
    <w:rsid w:val="00991660"/>
    <w:rsid w:val="009917E9"/>
    <w:rsid w:val="009917F3"/>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D59"/>
    <w:rsid w:val="00994E93"/>
    <w:rsid w:val="009951AB"/>
    <w:rsid w:val="0099531F"/>
    <w:rsid w:val="0099533C"/>
    <w:rsid w:val="00995360"/>
    <w:rsid w:val="009954AD"/>
    <w:rsid w:val="00996761"/>
    <w:rsid w:val="00996A8B"/>
    <w:rsid w:val="00996AFF"/>
    <w:rsid w:val="00996CD4"/>
    <w:rsid w:val="00996D9B"/>
    <w:rsid w:val="0099731A"/>
    <w:rsid w:val="00997499"/>
    <w:rsid w:val="0099751F"/>
    <w:rsid w:val="009975D0"/>
    <w:rsid w:val="00997704"/>
    <w:rsid w:val="009978F1"/>
    <w:rsid w:val="009979D6"/>
    <w:rsid w:val="00997CA3"/>
    <w:rsid w:val="009A0120"/>
    <w:rsid w:val="009A0212"/>
    <w:rsid w:val="009A0281"/>
    <w:rsid w:val="009A031F"/>
    <w:rsid w:val="009A0655"/>
    <w:rsid w:val="009A0C1F"/>
    <w:rsid w:val="009A1238"/>
    <w:rsid w:val="009A12A5"/>
    <w:rsid w:val="009A1473"/>
    <w:rsid w:val="009A14CA"/>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90"/>
    <w:rsid w:val="009A6CA3"/>
    <w:rsid w:val="009A6EE7"/>
    <w:rsid w:val="009A7154"/>
    <w:rsid w:val="009A751E"/>
    <w:rsid w:val="009A78D1"/>
    <w:rsid w:val="009A79B1"/>
    <w:rsid w:val="009A7C19"/>
    <w:rsid w:val="009A7DFB"/>
    <w:rsid w:val="009A7E08"/>
    <w:rsid w:val="009B003C"/>
    <w:rsid w:val="009B01D6"/>
    <w:rsid w:val="009B0600"/>
    <w:rsid w:val="009B0B83"/>
    <w:rsid w:val="009B0CFD"/>
    <w:rsid w:val="009B107E"/>
    <w:rsid w:val="009B143F"/>
    <w:rsid w:val="009B1823"/>
    <w:rsid w:val="009B25F5"/>
    <w:rsid w:val="009B29C1"/>
    <w:rsid w:val="009B2E47"/>
    <w:rsid w:val="009B2EC0"/>
    <w:rsid w:val="009B31FB"/>
    <w:rsid w:val="009B3685"/>
    <w:rsid w:val="009B3745"/>
    <w:rsid w:val="009B3AA8"/>
    <w:rsid w:val="009B3C79"/>
    <w:rsid w:val="009B3D47"/>
    <w:rsid w:val="009B3FC1"/>
    <w:rsid w:val="009B3FD4"/>
    <w:rsid w:val="009B3FEE"/>
    <w:rsid w:val="009B4250"/>
    <w:rsid w:val="009B4821"/>
    <w:rsid w:val="009B4C1C"/>
    <w:rsid w:val="009B4C24"/>
    <w:rsid w:val="009B5821"/>
    <w:rsid w:val="009B5A7F"/>
    <w:rsid w:val="009B5C5C"/>
    <w:rsid w:val="009B6D23"/>
    <w:rsid w:val="009B70E9"/>
    <w:rsid w:val="009B714A"/>
    <w:rsid w:val="009B7564"/>
    <w:rsid w:val="009B796D"/>
    <w:rsid w:val="009B7BB7"/>
    <w:rsid w:val="009B7C44"/>
    <w:rsid w:val="009B7EB2"/>
    <w:rsid w:val="009B7FFA"/>
    <w:rsid w:val="009C00EF"/>
    <w:rsid w:val="009C0310"/>
    <w:rsid w:val="009C0464"/>
    <w:rsid w:val="009C0BC1"/>
    <w:rsid w:val="009C0DBE"/>
    <w:rsid w:val="009C1160"/>
    <w:rsid w:val="009C176F"/>
    <w:rsid w:val="009C19BC"/>
    <w:rsid w:val="009C19D2"/>
    <w:rsid w:val="009C1B60"/>
    <w:rsid w:val="009C1D4B"/>
    <w:rsid w:val="009C1D69"/>
    <w:rsid w:val="009C1E0C"/>
    <w:rsid w:val="009C1FF9"/>
    <w:rsid w:val="009C24CE"/>
    <w:rsid w:val="009C2567"/>
    <w:rsid w:val="009C279F"/>
    <w:rsid w:val="009C2811"/>
    <w:rsid w:val="009C281C"/>
    <w:rsid w:val="009C2AB0"/>
    <w:rsid w:val="009C2B4F"/>
    <w:rsid w:val="009C2B5A"/>
    <w:rsid w:val="009C2C5D"/>
    <w:rsid w:val="009C3442"/>
    <w:rsid w:val="009C3576"/>
    <w:rsid w:val="009C35C7"/>
    <w:rsid w:val="009C3A09"/>
    <w:rsid w:val="009C3D88"/>
    <w:rsid w:val="009C3EB3"/>
    <w:rsid w:val="009C4027"/>
    <w:rsid w:val="009C42A3"/>
    <w:rsid w:val="009C438E"/>
    <w:rsid w:val="009C4541"/>
    <w:rsid w:val="009C4595"/>
    <w:rsid w:val="009C499E"/>
    <w:rsid w:val="009C4B76"/>
    <w:rsid w:val="009C4BC6"/>
    <w:rsid w:val="009C4BF3"/>
    <w:rsid w:val="009C51FC"/>
    <w:rsid w:val="009C520B"/>
    <w:rsid w:val="009C5502"/>
    <w:rsid w:val="009C5785"/>
    <w:rsid w:val="009C5874"/>
    <w:rsid w:val="009C5B33"/>
    <w:rsid w:val="009C5C98"/>
    <w:rsid w:val="009C5FAC"/>
    <w:rsid w:val="009C61D6"/>
    <w:rsid w:val="009C6606"/>
    <w:rsid w:val="009C6768"/>
    <w:rsid w:val="009C6894"/>
    <w:rsid w:val="009C6AAA"/>
    <w:rsid w:val="009C6B3B"/>
    <w:rsid w:val="009C6B72"/>
    <w:rsid w:val="009C6B7B"/>
    <w:rsid w:val="009C6E93"/>
    <w:rsid w:val="009C6F8B"/>
    <w:rsid w:val="009C73C4"/>
    <w:rsid w:val="009C7470"/>
    <w:rsid w:val="009C75CC"/>
    <w:rsid w:val="009C75E2"/>
    <w:rsid w:val="009C7B79"/>
    <w:rsid w:val="009C7CE4"/>
    <w:rsid w:val="009C7F47"/>
    <w:rsid w:val="009D0361"/>
    <w:rsid w:val="009D0490"/>
    <w:rsid w:val="009D0720"/>
    <w:rsid w:val="009D091F"/>
    <w:rsid w:val="009D0C20"/>
    <w:rsid w:val="009D0C8D"/>
    <w:rsid w:val="009D0CBF"/>
    <w:rsid w:val="009D123C"/>
    <w:rsid w:val="009D1342"/>
    <w:rsid w:val="009D144A"/>
    <w:rsid w:val="009D15EA"/>
    <w:rsid w:val="009D15F7"/>
    <w:rsid w:val="009D1EAC"/>
    <w:rsid w:val="009D1ED3"/>
    <w:rsid w:val="009D1F69"/>
    <w:rsid w:val="009D2118"/>
    <w:rsid w:val="009D22EA"/>
    <w:rsid w:val="009D2453"/>
    <w:rsid w:val="009D254F"/>
    <w:rsid w:val="009D2CDE"/>
    <w:rsid w:val="009D31E1"/>
    <w:rsid w:val="009D3396"/>
    <w:rsid w:val="009D34DD"/>
    <w:rsid w:val="009D394E"/>
    <w:rsid w:val="009D3B56"/>
    <w:rsid w:val="009D3E68"/>
    <w:rsid w:val="009D3FCC"/>
    <w:rsid w:val="009D422B"/>
    <w:rsid w:val="009D4303"/>
    <w:rsid w:val="009D4523"/>
    <w:rsid w:val="009D478C"/>
    <w:rsid w:val="009D49A4"/>
    <w:rsid w:val="009D4A4A"/>
    <w:rsid w:val="009D4A8E"/>
    <w:rsid w:val="009D4DA3"/>
    <w:rsid w:val="009D4F83"/>
    <w:rsid w:val="009D5046"/>
    <w:rsid w:val="009D5860"/>
    <w:rsid w:val="009D5BBF"/>
    <w:rsid w:val="009D5BEF"/>
    <w:rsid w:val="009D5EA3"/>
    <w:rsid w:val="009D60B8"/>
    <w:rsid w:val="009D610C"/>
    <w:rsid w:val="009D62E7"/>
    <w:rsid w:val="009D6624"/>
    <w:rsid w:val="009D6BF6"/>
    <w:rsid w:val="009D6D66"/>
    <w:rsid w:val="009D6F4D"/>
    <w:rsid w:val="009D71A3"/>
    <w:rsid w:val="009D75A4"/>
    <w:rsid w:val="009D785E"/>
    <w:rsid w:val="009D78E3"/>
    <w:rsid w:val="009D79FF"/>
    <w:rsid w:val="009D7E52"/>
    <w:rsid w:val="009E0470"/>
    <w:rsid w:val="009E04A9"/>
    <w:rsid w:val="009E04FB"/>
    <w:rsid w:val="009E0871"/>
    <w:rsid w:val="009E093E"/>
    <w:rsid w:val="009E0B9A"/>
    <w:rsid w:val="009E0FC1"/>
    <w:rsid w:val="009E1016"/>
    <w:rsid w:val="009E1137"/>
    <w:rsid w:val="009E176B"/>
    <w:rsid w:val="009E1CD8"/>
    <w:rsid w:val="009E1D40"/>
    <w:rsid w:val="009E1E2C"/>
    <w:rsid w:val="009E1F70"/>
    <w:rsid w:val="009E21A4"/>
    <w:rsid w:val="009E23E3"/>
    <w:rsid w:val="009E26C8"/>
    <w:rsid w:val="009E284C"/>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597"/>
    <w:rsid w:val="009E4FCC"/>
    <w:rsid w:val="009E5078"/>
    <w:rsid w:val="009E50D4"/>
    <w:rsid w:val="009E5656"/>
    <w:rsid w:val="009E567F"/>
    <w:rsid w:val="009E5AB4"/>
    <w:rsid w:val="009E5CEF"/>
    <w:rsid w:val="009E618B"/>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864"/>
    <w:rsid w:val="009F0910"/>
    <w:rsid w:val="009F0992"/>
    <w:rsid w:val="009F0C24"/>
    <w:rsid w:val="009F0CD1"/>
    <w:rsid w:val="009F1737"/>
    <w:rsid w:val="009F187B"/>
    <w:rsid w:val="009F1933"/>
    <w:rsid w:val="009F1BE6"/>
    <w:rsid w:val="009F2032"/>
    <w:rsid w:val="009F20E6"/>
    <w:rsid w:val="009F216A"/>
    <w:rsid w:val="009F2217"/>
    <w:rsid w:val="009F28D7"/>
    <w:rsid w:val="009F2A4D"/>
    <w:rsid w:val="009F2A94"/>
    <w:rsid w:val="009F2AAF"/>
    <w:rsid w:val="009F2C9D"/>
    <w:rsid w:val="009F2CFE"/>
    <w:rsid w:val="009F2E7E"/>
    <w:rsid w:val="009F2E85"/>
    <w:rsid w:val="009F3753"/>
    <w:rsid w:val="009F3A4B"/>
    <w:rsid w:val="009F3CF8"/>
    <w:rsid w:val="009F4196"/>
    <w:rsid w:val="009F41E1"/>
    <w:rsid w:val="009F4271"/>
    <w:rsid w:val="009F4375"/>
    <w:rsid w:val="009F4409"/>
    <w:rsid w:val="009F4592"/>
    <w:rsid w:val="009F45B6"/>
    <w:rsid w:val="009F479C"/>
    <w:rsid w:val="009F4BBB"/>
    <w:rsid w:val="009F4D42"/>
    <w:rsid w:val="009F4F05"/>
    <w:rsid w:val="009F4F64"/>
    <w:rsid w:val="009F526F"/>
    <w:rsid w:val="009F5472"/>
    <w:rsid w:val="009F5606"/>
    <w:rsid w:val="009F5621"/>
    <w:rsid w:val="009F5768"/>
    <w:rsid w:val="009F5A6E"/>
    <w:rsid w:val="009F5CA4"/>
    <w:rsid w:val="009F5E51"/>
    <w:rsid w:val="009F6130"/>
    <w:rsid w:val="009F6410"/>
    <w:rsid w:val="009F6457"/>
    <w:rsid w:val="009F6537"/>
    <w:rsid w:val="009F673F"/>
    <w:rsid w:val="009F70AB"/>
    <w:rsid w:val="009F7169"/>
    <w:rsid w:val="009F7883"/>
    <w:rsid w:val="009F78C1"/>
    <w:rsid w:val="009F7948"/>
    <w:rsid w:val="009F79BE"/>
    <w:rsid w:val="009F7BD2"/>
    <w:rsid w:val="00A0011E"/>
    <w:rsid w:val="00A0018E"/>
    <w:rsid w:val="00A00197"/>
    <w:rsid w:val="00A006E2"/>
    <w:rsid w:val="00A00734"/>
    <w:rsid w:val="00A007BF"/>
    <w:rsid w:val="00A00A20"/>
    <w:rsid w:val="00A00AF8"/>
    <w:rsid w:val="00A00B60"/>
    <w:rsid w:val="00A00BCB"/>
    <w:rsid w:val="00A00E11"/>
    <w:rsid w:val="00A01006"/>
    <w:rsid w:val="00A019FD"/>
    <w:rsid w:val="00A01A78"/>
    <w:rsid w:val="00A020C4"/>
    <w:rsid w:val="00A0269B"/>
    <w:rsid w:val="00A02A14"/>
    <w:rsid w:val="00A02B26"/>
    <w:rsid w:val="00A02BEC"/>
    <w:rsid w:val="00A02C96"/>
    <w:rsid w:val="00A02D52"/>
    <w:rsid w:val="00A02FBC"/>
    <w:rsid w:val="00A03424"/>
    <w:rsid w:val="00A03705"/>
    <w:rsid w:val="00A039BA"/>
    <w:rsid w:val="00A03A1D"/>
    <w:rsid w:val="00A03B99"/>
    <w:rsid w:val="00A0411C"/>
    <w:rsid w:val="00A043B9"/>
    <w:rsid w:val="00A044D9"/>
    <w:rsid w:val="00A044DC"/>
    <w:rsid w:val="00A04541"/>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BF"/>
    <w:rsid w:val="00A1197E"/>
    <w:rsid w:val="00A11993"/>
    <w:rsid w:val="00A11ACA"/>
    <w:rsid w:val="00A11ACB"/>
    <w:rsid w:val="00A11C81"/>
    <w:rsid w:val="00A11E0F"/>
    <w:rsid w:val="00A121A7"/>
    <w:rsid w:val="00A12206"/>
    <w:rsid w:val="00A122B0"/>
    <w:rsid w:val="00A12301"/>
    <w:rsid w:val="00A12929"/>
    <w:rsid w:val="00A12A05"/>
    <w:rsid w:val="00A12A73"/>
    <w:rsid w:val="00A12ADC"/>
    <w:rsid w:val="00A12BC6"/>
    <w:rsid w:val="00A12BEE"/>
    <w:rsid w:val="00A12E6A"/>
    <w:rsid w:val="00A12EE8"/>
    <w:rsid w:val="00A12F06"/>
    <w:rsid w:val="00A12FAA"/>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DFC"/>
    <w:rsid w:val="00A17FA0"/>
    <w:rsid w:val="00A20232"/>
    <w:rsid w:val="00A20300"/>
    <w:rsid w:val="00A205BF"/>
    <w:rsid w:val="00A205D4"/>
    <w:rsid w:val="00A20617"/>
    <w:rsid w:val="00A20A6C"/>
    <w:rsid w:val="00A20D09"/>
    <w:rsid w:val="00A2104B"/>
    <w:rsid w:val="00A210E9"/>
    <w:rsid w:val="00A21296"/>
    <w:rsid w:val="00A2148A"/>
    <w:rsid w:val="00A215E8"/>
    <w:rsid w:val="00A218AE"/>
    <w:rsid w:val="00A21A9D"/>
    <w:rsid w:val="00A21AAA"/>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3FF6"/>
    <w:rsid w:val="00A24002"/>
    <w:rsid w:val="00A241BF"/>
    <w:rsid w:val="00A24705"/>
    <w:rsid w:val="00A2470A"/>
    <w:rsid w:val="00A2481C"/>
    <w:rsid w:val="00A24A9B"/>
    <w:rsid w:val="00A24AAD"/>
    <w:rsid w:val="00A24BD5"/>
    <w:rsid w:val="00A24CCF"/>
    <w:rsid w:val="00A24E53"/>
    <w:rsid w:val="00A25296"/>
    <w:rsid w:val="00A253C6"/>
    <w:rsid w:val="00A2542D"/>
    <w:rsid w:val="00A25448"/>
    <w:rsid w:val="00A254C4"/>
    <w:rsid w:val="00A256CB"/>
    <w:rsid w:val="00A2580D"/>
    <w:rsid w:val="00A2585A"/>
    <w:rsid w:val="00A258BF"/>
    <w:rsid w:val="00A25C9D"/>
    <w:rsid w:val="00A261E4"/>
    <w:rsid w:val="00A263A3"/>
    <w:rsid w:val="00A265D9"/>
    <w:rsid w:val="00A2670F"/>
    <w:rsid w:val="00A2677F"/>
    <w:rsid w:val="00A26883"/>
    <w:rsid w:val="00A26D60"/>
    <w:rsid w:val="00A26D85"/>
    <w:rsid w:val="00A26EE0"/>
    <w:rsid w:val="00A2702B"/>
    <w:rsid w:val="00A273ED"/>
    <w:rsid w:val="00A2761F"/>
    <w:rsid w:val="00A279DC"/>
    <w:rsid w:val="00A27ABC"/>
    <w:rsid w:val="00A27E93"/>
    <w:rsid w:val="00A3033F"/>
    <w:rsid w:val="00A30703"/>
    <w:rsid w:val="00A307E8"/>
    <w:rsid w:val="00A309BB"/>
    <w:rsid w:val="00A30BAE"/>
    <w:rsid w:val="00A30DAF"/>
    <w:rsid w:val="00A30DB6"/>
    <w:rsid w:val="00A30FF0"/>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9BB"/>
    <w:rsid w:val="00A32C37"/>
    <w:rsid w:val="00A32C5B"/>
    <w:rsid w:val="00A3331F"/>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79C"/>
    <w:rsid w:val="00A37A59"/>
    <w:rsid w:val="00A37C59"/>
    <w:rsid w:val="00A37F40"/>
    <w:rsid w:val="00A40285"/>
    <w:rsid w:val="00A404B5"/>
    <w:rsid w:val="00A40531"/>
    <w:rsid w:val="00A405B1"/>
    <w:rsid w:val="00A40660"/>
    <w:rsid w:val="00A40726"/>
    <w:rsid w:val="00A40A7C"/>
    <w:rsid w:val="00A411A6"/>
    <w:rsid w:val="00A41821"/>
    <w:rsid w:val="00A41C5C"/>
    <w:rsid w:val="00A41CA4"/>
    <w:rsid w:val="00A41EF0"/>
    <w:rsid w:val="00A422A2"/>
    <w:rsid w:val="00A42659"/>
    <w:rsid w:val="00A428BF"/>
    <w:rsid w:val="00A42ACB"/>
    <w:rsid w:val="00A42C1E"/>
    <w:rsid w:val="00A4301B"/>
    <w:rsid w:val="00A4339C"/>
    <w:rsid w:val="00A436BA"/>
    <w:rsid w:val="00A4392A"/>
    <w:rsid w:val="00A440D9"/>
    <w:rsid w:val="00A4424E"/>
    <w:rsid w:val="00A445FA"/>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B00"/>
    <w:rsid w:val="00A50C75"/>
    <w:rsid w:val="00A50C95"/>
    <w:rsid w:val="00A50D49"/>
    <w:rsid w:val="00A511FB"/>
    <w:rsid w:val="00A51468"/>
    <w:rsid w:val="00A514EB"/>
    <w:rsid w:val="00A516A4"/>
    <w:rsid w:val="00A51A05"/>
    <w:rsid w:val="00A51A55"/>
    <w:rsid w:val="00A51AFD"/>
    <w:rsid w:val="00A51C58"/>
    <w:rsid w:val="00A51F05"/>
    <w:rsid w:val="00A521E0"/>
    <w:rsid w:val="00A5228F"/>
    <w:rsid w:val="00A5245E"/>
    <w:rsid w:val="00A524A3"/>
    <w:rsid w:val="00A524C8"/>
    <w:rsid w:val="00A5291D"/>
    <w:rsid w:val="00A52B0F"/>
    <w:rsid w:val="00A52ECD"/>
    <w:rsid w:val="00A52EDB"/>
    <w:rsid w:val="00A53041"/>
    <w:rsid w:val="00A530C2"/>
    <w:rsid w:val="00A5348C"/>
    <w:rsid w:val="00A53791"/>
    <w:rsid w:val="00A5382D"/>
    <w:rsid w:val="00A53F8E"/>
    <w:rsid w:val="00A54240"/>
    <w:rsid w:val="00A54818"/>
    <w:rsid w:val="00A54A90"/>
    <w:rsid w:val="00A54B0B"/>
    <w:rsid w:val="00A54B43"/>
    <w:rsid w:val="00A54D16"/>
    <w:rsid w:val="00A553DF"/>
    <w:rsid w:val="00A5579B"/>
    <w:rsid w:val="00A55877"/>
    <w:rsid w:val="00A55A20"/>
    <w:rsid w:val="00A55BB7"/>
    <w:rsid w:val="00A55D75"/>
    <w:rsid w:val="00A55E76"/>
    <w:rsid w:val="00A5637C"/>
    <w:rsid w:val="00A56735"/>
    <w:rsid w:val="00A56C2C"/>
    <w:rsid w:val="00A56D0D"/>
    <w:rsid w:val="00A56D22"/>
    <w:rsid w:val="00A57165"/>
    <w:rsid w:val="00A57311"/>
    <w:rsid w:val="00A5776A"/>
    <w:rsid w:val="00A57BD6"/>
    <w:rsid w:val="00A57F96"/>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22A"/>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C7"/>
    <w:rsid w:val="00A645FF"/>
    <w:rsid w:val="00A646FB"/>
    <w:rsid w:val="00A647A9"/>
    <w:rsid w:val="00A647B9"/>
    <w:rsid w:val="00A6480C"/>
    <w:rsid w:val="00A649B4"/>
    <w:rsid w:val="00A649DE"/>
    <w:rsid w:val="00A649EF"/>
    <w:rsid w:val="00A64A66"/>
    <w:rsid w:val="00A64AB0"/>
    <w:rsid w:val="00A64BC7"/>
    <w:rsid w:val="00A64EA7"/>
    <w:rsid w:val="00A64EB1"/>
    <w:rsid w:val="00A64EC9"/>
    <w:rsid w:val="00A65016"/>
    <w:rsid w:val="00A65417"/>
    <w:rsid w:val="00A6544B"/>
    <w:rsid w:val="00A654FF"/>
    <w:rsid w:val="00A655C8"/>
    <w:rsid w:val="00A6563A"/>
    <w:rsid w:val="00A65776"/>
    <w:rsid w:val="00A657CF"/>
    <w:rsid w:val="00A65C09"/>
    <w:rsid w:val="00A65C72"/>
    <w:rsid w:val="00A65EBD"/>
    <w:rsid w:val="00A65F62"/>
    <w:rsid w:val="00A65FBF"/>
    <w:rsid w:val="00A662C3"/>
    <w:rsid w:val="00A6636E"/>
    <w:rsid w:val="00A6638D"/>
    <w:rsid w:val="00A6661C"/>
    <w:rsid w:val="00A66851"/>
    <w:rsid w:val="00A6685E"/>
    <w:rsid w:val="00A669D6"/>
    <w:rsid w:val="00A6738E"/>
    <w:rsid w:val="00A673D2"/>
    <w:rsid w:val="00A6743F"/>
    <w:rsid w:val="00A674FB"/>
    <w:rsid w:val="00A677C1"/>
    <w:rsid w:val="00A67A8E"/>
    <w:rsid w:val="00A67AC6"/>
    <w:rsid w:val="00A67C96"/>
    <w:rsid w:val="00A7016B"/>
    <w:rsid w:val="00A70A35"/>
    <w:rsid w:val="00A70F09"/>
    <w:rsid w:val="00A7141F"/>
    <w:rsid w:val="00A719BB"/>
    <w:rsid w:val="00A71D6B"/>
    <w:rsid w:val="00A71F00"/>
    <w:rsid w:val="00A71F18"/>
    <w:rsid w:val="00A71F29"/>
    <w:rsid w:val="00A71FAE"/>
    <w:rsid w:val="00A722A8"/>
    <w:rsid w:val="00A726A3"/>
    <w:rsid w:val="00A726DE"/>
    <w:rsid w:val="00A7272E"/>
    <w:rsid w:val="00A72C72"/>
    <w:rsid w:val="00A72C76"/>
    <w:rsid w:val="00A73242"/>
    <w:rsid w:val="00A73707"/>
    <w:rsid w:val="00A73817"/>
    <w:rsid w:val="00A73873"/>
    <w:rsid w:val="00A739AB"/>
    <w:rsid w:val="00A73D0F"/>
    <w:rsid w:val="00A73D4C"/>
    <w:rsid w:val="00A744A2"/>
    <w:rsid w:val="00A74598"/>
    <w:rsid w:val="00A745D9"/>
    <w:rsid w:val="00A74650"/>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8B8"/>
    <w:rsid w:val="00A779A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001"/>
    <w:rsid w:val="00A831F0"/>
    <w:rsid w:val="00A835B2"/>
    <w:rsid w:val="00A835D4"/>
    <w:rsid w:val="00A83902"/>
    <w:rsid w:val="00A83967"/>
    <w:rsid w:val="00A83BF1"/>
    <w:rsid w:val="00A83CA0"/>
    <w:rsid w:val="00A83CA5"/>
    <w:rsid w:val="00A84298"/>
    <w:rsid w:val="00A844CE"/>
    <w:rsid w:val="00A84683"/>
    <w:rsid w:val="00A84955"/>
    <w:rsid w:val="00A84C4C"/>
    <w:rsid w:val="00A84CCD"/>
    <w:rsid w:val="00A84D73"/>
    <w:rsid w:val="00A84DAF"/>
    <w:rsid w:val="00A84EBF"/>
    <w:rsid w:val="00A84F0A"/>
    <w:rsid w:val="00A851F0"/>
    <w:rsid w:val="00A85237"/>
    <w:rsid w:val="00A8523D"/>
    <w:rsid w:val="00A854F7"/>
    <w:rsid w:val="00A85628"/>
    <w:rsid w:val="00A85661"/>
    <w:rsid w:val="00A85802"/>
    <w:rsid w:val="00A85806"/>
    <w:rsid w:val="00A85C16"/>
    <w:rsid w:val="00A85FFF"/>
    <w:rsid w:val="00A86098"/>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457"/>
    <w:rsid w:val="00A926F7"/>
    <w:rsid w:val="00A927EE"/>
    <w:rsid w:val="00A92AF1"/>
    <w:rsid w:val="00A92B81"/>
    <w:rsid w:val="00A92C6A"/>
    <w:rsid w:val="00A930A2"/>
    <w:rsid w:val="00A934FE"/>
    <w:rsid w:val="00A93800"/>
    <w:rsid w:val="00A938E5"/>
    <w:rsid w:val="00A93942"/>
    <w:rsid w:val="00A93BDA"/>
    <w:rsid w:val="00A93CA1"/>
    <w:rsid w:val="00A93E34"/>
    <w:rsid w:val="00A93FAE"/>
    <w:rsid w:val="00A94A70"/>
    <w:rsid w:val="00A94BB8"/>
    <w:rsid w:val="00A9505F"/>
    <w:rsid w:val="00A9508C"/>
    <w:rsid w:val="00A9526D"/>
    <w:rsid w:val="00A95301"/>
    <w:rsid w:val="00A95853"/>
    <w:rsid w:val="00A958E9"/>
    <w:rsid w:val="00A959E6"/>
    <w:rsid w:val="00A959FA"/>
    <w:rsid w:val="00A95A3E"/>
    <w:rsid w:val="00A96058"/>
    <w:rsid w:val="00A96207"/>
    <w:rsid w:val="00A9628B"/>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01D2"/>
    <w:rsid w:val="00AA058F"/>
    <w:rsid w:val="00AA070A"/>
    <w:rsid w:val="00AA0821"/>
    <w:rsid w:val="00AA0C2F"/>
    <w:rsid w:val="00AA0DDD"/>
    <w:rsid w:val="00AA1223"/>
    <w:rsid w:val="00AA1264"/>
    <w:rsid w:val="00AA158B"/>
    <w:rsid w:val="00AA169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BD8"/>
    <w:rsid w:val="00AA4C09"/>
    <w:rsid w:val="00AA4F41"/>
    <w:rsid w:val="00AA4F4B"/>
    <w:rsid w:val="00AA553A"/>
    <w:rsid w:val="00AA5584"/>
    <w:rsid w:val="00AA576F"/>
    <w:rsid w:val="00AA57CC"/>
    <w:rsid w:val="00AA5A12"/>
    <w:rsid w:val="00AA5C0D"/>
    <w:rsid w:val="00AA5DA5"/>
    <w:rsid w:val="00AA5F48"/>
    <w:rsid w:val="00AA6026"/>
    <w:rsid w:val="00AA6061"/>
    <w:rsid w:val="00AA61F7"/>
    <w:rsid w:val="00AA6206"/>
    <w:rsid w:val="00AA630A"/>
    <w:rsid w:val="00AA66E0"/>
    <w:rsid w:val="00AA69EF"/>
    <w:rsid w:val="00AA6F21"/>
    <w:rsid w:val="00AA6F9A"/>
    <w:rsid w:val="00AA705F"/>
    <w:rsid w:val="00AA7BBD"/>
    <w:rsid w:val="00AA7BCC"/>
    <w:rsid w:val="00AA7C4F"/>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E91"/>
    <w:rsid w:val="00AB2249"/>
    <w:rsid w:val="00AB2662"/>
    <w:rsid w:val="00AB2857"/>
    <w:rsid w:val="00AB2EB7"/>
    <w:rsid w:val="00AB30C4"/>
    <w:rsid w:val="00AB3299"/>
    <w:rsid w:val="00AB3418"/>
    <w:rsid w:val="00AB3491"/>
    <w:rsid w:val="00AB3539"/>
    <w:rsid w:val="00AB37E4"/>
    <w:rsid w:val="00AB3806"/>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4E46"/>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73CD"/>
    <w:rsid w:val="00AB7454"/>
    <w:rsid w:val="00AB76D5"/>
    <w:rsid w:val="00AB7787"/>
    <w:rsid w:val="00AB78AC"/>
    <w:rsid w:val="00AB7913"/>
    <w:rsid w:val="00AB7C36"/>
    <w:rsid w:val="00AB7C81"/>
    <w:rsid w:val="00AB7D38"/>
    <w:rsid w:val="00AC0048"/>
    <w:rsid w:val="00AC0169"/>
    <w:rsid w:val="00AC0BF1"/>
    <w:rsid w:val="00AC0CC3"/>
    <w:rsid w:val="00AC0FC0"/>
    <w:rsid w:val="00AC1281"/>
    <w:rsid w:val="00AC1316"/>
    <w:rsid w:val="00AC1525"/>
    <w:rsid w:val="00AC1599"/>
    <w:rsid w:val="00AC18DF"/>
    <w:rsid w:val="00AC1BE1"/>
    <w:rsid w:val="00AC1C3E"/>
    <w:rsid w:val="00AC21BA"/>
    <w:rsid w:val="00AC21C1"/>
    <w:rsid w:val="00AC22C7"/>
    <w:rsid w:val="00AC249D"/>
    <w:rsid w:val="00AC25DF"/>
    <w:rsid w:val="00AC276C"/>
    <w:rsid w:val="00AC2799"/>
    <w:rsid w:val="00AC2D4E"/>
    <w:rsid w:val="00AC3050"/>
    <w:rsid w:val="00AC3084"/>
    <w:rsid w:val="00AC3316"/>
    <w:rsid w:val="00AC3431"/>
    <w:rsid w:val="00AC3629"/>
    <w:rsid w:val="00AC3819"/>
    <w:rsid w:val="00AC38A9"/>
    <w:rsid w:val="00AC38E9"/>
    <w:rsid w:val="00AC3CD1"/>
    <w:rsid w:val="00AC43C9"/>
    <w:rsid w:val="00AC44D9"/>
    <w:rsid w:val="00AC45D6"/>
    <w:rsid w:val="00AC4803"/>
    <w:rsid w:val="00AC4D1B"/>
    <w:rsid w:val="00AC4D53"/>
    <w:rsid w:val="00AC4D9E"/>
    <w:rsid w:val="00AC4E2E"/>
    <w:rsid w:val="00AC5146"/>
    <w:rsid w:val="00AC5692"/>
    <w:rsid w:val="00AC5B03"/>
    <w:rsid w:val="00AC5C2A"/>
    <w:rsid w:val="00AC61B3"/>
    <w:rsid w:val="00AC63F4"/>
    <w:rsid w:val="00AC6786"/>
    <w:rsid w:val="00AC6A5F"/>
    <w:rsid w:val="00AC6C8D"/>
    <w:rsid w:val="00AC713E"/>
    <w:rsid w:val="00AC71E5"/>
    <w:rsid w:val="00AC7470"/>
    <w:rsid w:val="00AC78FC"/>
    <w:rsid w:val="00AC7DE9"/>
    <w:rsid w:val="00AD026E"/>
    <w:rsid w:val="00AD02E0"/>
    <w:rsid w:val="00AD0967"/>
    <w:rsid w:val="00AD12BD"/>
    <w:rsid w:val="00AD163D"/>
    <w:rsid w:val="00AD1860"/>
    <w:rsid w:val="00AD19C6"/>
    <w:rsid w:val="00AD1B21"/>
    <w:rsid w:val="00AD1D26"/>
    <w:rsid w:val="00AD1DFE"/>
    <w:rsid w:val="00AD1F06"/>
    <w:rsid w:val="00AD1F5E"/>
    <w:rsid w:val="00AD20D8"/>
    <w:rsid w:val="00AD227B"/>
    <w:rsid w:val="00AD23E9"/>
    <w:rsid w:val="00AD2595"/>
    <w:rsid w:val="00AD284F"/>
    <w:rsid w:val="00AD288C"/>
    <w:rsid w:val="00AD2ACB"/>
    <w:rsid w:val="00AD2D2A"/>
    <w:rsid w:val="00AD2D40"/>
    <w:rsid w:val="00AD2D96"/>
    <w:rsid w:val="00AD2DB0"/>
    <w:rsid w:val="00AD2E24"/>
    <w:rsid w:val="00AD3042"/>
    <w:rsid w:val="00AD3047"/>
    <w:rsid w:val="00AD31A9"/>
    <w:rsid w:val="00AD326D"/>
    <w:rsid w:val="00AD32CD"/>
    <w:rsid w:val="00AD33C3"/>
    <w:rsid w:val="00AD34A1"/>
    <w:rsid w:val="00AD379F"/>
    <w:rsid w:val="00AD3935"/>
    <w:rsid w:val="00AD39DF"/>
    <w:rsid w:val="00AD3AD4"/>
    <w:rsid w:val="00AD3BEC"/>
    <w:rsid w:val="00AD3E2A"/>
    <w:rsid w:val="00AD4396"/>
    <w:rsid w:val="00AD4597"/>
    <w:rsid w:val="00AD45BD"/>
    <w:rsid w:val="00AD48F9"/>
    <w:rsid w:val="00AD491A"/>
    <w:rsid w:val="00AD4922"/>
    <w:rsid w:val="00AD4B55"/>
    <w:rsid w:val="00AD4C34"/>
    <w:rsid w:val="00AD5699"/>
    <w:rsid w:val="00AD57E1"/>
    <w:rsid w:val="00AD5848"/>
    <w:rsid w:val="00AD5CA3"/>
    <w:rsid w:val="00AD5FD0"/>
    <w:rsid w:val="00AD68F1"/>
    <w:rsid w:val="00AD6980"/>
    <w:rsid w:val="00AD6A98"/>
    <w:rsid w:val="00AD6C7F"/>
    <w:rsid w:val="00AD70C9"/>
    <w:rsid w:val="00AD7142"/>
    <w:rsid w:val="00AD7214"/>
    <w:rsid w:val="00AD732B"/>
    <w:rsid w:val="00AD75A6"/>
    <w:rsid w:val="00AD7927"/>
    <w:rsid w:val="00AD7BD3"/>
    <w:rsid w:val="00AD7E17"/>
    <w:rsid w:val="00AE00FA"/>
    <w:rsid w:val="00AE0160"/>
    <w:rsid w:val="00AE0286"/>
    <w:rsid w:val="00AE0332"/>
    <w:rsid w:val="00AE03CD"/>
    <w:rsid w:val="00AE0BDE"/>
    <w:rsid w:val="00AE0CEE"/>
    <w:rsid w:val="00AE0D23"/>
    <w:rsid w:val="00AE0E9E"/>
    <w:rsid w:val="00AE0F1A"/>
    <w:rsid w:val="00AE11FC"/>
    <w:rsid w:val="00AE14B7"/>
    <w:rsid w:val="00AE150F"/>
    <w:rsid w:val="00AE1907"/>
    <w:rsid w:val="00AE19D1"/>
    <w:rsid w:val="00AE1BCC"/>
    <w:rsid w:val="00AE1EB0"/>
    <w:rsid w:val="00AE2205"/>
    <w:rsid w:val="00AE2281"/>
    <w:rsid w:val="00AE232B"/>
    <w:rsid w:val="00AE256D"/>
    <w:rsid w:val="00AE2600"/>
    <w:rsid w:val="00AE26F5"/>
    <w:rsid w:val="00AE280D"/>
    <w:rsid w:val="00AE2968"/>
    <w:rsid w:val="00AE2C36"/>
    <w:rsid w:val="00AE2CD0"/>
    <w:rsid w:val="00AE3004"/>
    <w:rsid w:val="00AE3573"/>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EC"/>
    <w:rsid w:val="00AE5C22"/>
    <w:rsid w:val="00AE5E95"/>
    <w:rsid w:val="00AE62C3"/>
    <w:rsid w:val="00AE6433"/>
    <w:rsid w:val="00AE6584"/>
    <w:rsid w:val="00AE69BD"/>
    <w:rsid w:val="00AE6D12"/>
    <w:rsid w:val="00AE70D4"/>
    <w:rsid w:val="00AE723D"/>
    <w:rsid w:val="00AE7751"/>
    <w:rsid w:val="00AE7992"/>
    <w:rsid w:val="00AE7CA4"/>
    <w:rsid w:val="00AF033B"/>
    <w:rsid w:val="00AF080B"/>
    <w:rsid w:val="00AF09AB"/>
    <w:rsid w:val="00AF0AD3"/>
    <w:rsid w:val="00AF0BB8"/>
    <w:rsid w:val="00AF0D28"/>
    <w:rsid w:val="00AF0EBA"/>
    <w:rsid w:val="00AF0FFE"/>
    <w:rsid w:val="00AF12A4"/>
    <w:rsid w:val="00AF1382"/>
    <w:rsid w:val="00AF1414"/>
    <w:rsid w:val="00AF15C3"/>
    <w:rsid w:val="00AF176C"/>
    <w:rsid w:val="00AF19CD"/>
    <w:rsid w:val="00AF1B7C"/>
    <w:rsid w:val="00AF1F06"/>
    <w:rsid w:val="00AF2443"/>
    <w:rsid w:val="00AF2524"/>
    <w:rsid w:val="00AF25F3"/>
    <w:rsid w:val="00AF27C1"/>
    <w:rsid w:val="00AF28B0"/>
    <w:rsid w:val="00AF28B5"/>
    <w:rsid w:val="00AF2A13"/>
    <w:rsid w:val="00AF2D99"/>
    <w:rsid w:val="00AF2DED"/>
    <w:rsid w:val="00AF307C"/>
    <w:rsid w:val="00AF3560"/>
    <w:rsid w:val="00AF3C80"/>
    <w:rsid w:val="00AF3C8C"/>
    <w:rsid w:val="00AF3D19"/>
    <w:rsid w:val="00AF3DDF"/>
    <w:rsid w:val="00AF4095"/>
    <w:rsid w:val="00AF4103"/>
    <w:rsid w:val="00AF416F"/>
    <w:rsid w:val="00AF41FC"/>
    <w:rsid w:val="00AF4447"/>
    <w:rsid w:val="00AF457C"/>
    <w:rsid w:val="00AF45EA"/>
    <w:rsid w:val="00AF47A8"/>
    <w:rsid w:val="00AF4852"/>
    <w:rsid w:val="00AF4ABD"/>
    <w:rsid w:val="00AF4FA5"/>
    <w:rsid w:val="00AF532B"/>
    <w:rsid w:val="00AF5363"/>
    <w:rsid w:val="00AF54C2"/>
    <w:rsid w:val="00AF5537"/>
    <w:rsid w:val="00AF5B83"/>
    <w:rsid w:val="00AF5D5C"/>
    <w:rsid w:val="00AF5F78"/>
    <w:rsid w:val="00AF6106"/>
    <w:rsid w:val="00AF6277"/>
    <w:rsid w:val="00AF6369"/>
    <w:rsid w:val="00AF63A9"/>
    <w:rsid w:val="00AF6591"/>
    <w:rsid w:val="00AF65E5"/>
    <w:rsid w:val="00AF66F1"/>
    <w:rsid w:val="00AF6A76"/>
    <w:rsid w:val="00AF6B1B"/>
    <w:rsid w:val="00AF6BB0"/>
    <w:rsid w:val="00AF6F9E"/>
    <w:rsid w:val="00AF72CA"/>
    <w:rsid w:val="00AF7363"/>
    <w:rsid w:val="00AF738A"/>
    <w:rsid w:val="00AF7485"/>
    <w:rsid w:val="00AF766E"/>
    <w:rsid w:val="00AF7C9B"/>
    <w:rsid w:val="00AF7F09"/>
    <w:rsid w:val="00AF7F0E"/>
    <w:rsid w:val="00B001C0"/>
    <w:rsid w:val="00B002BA"/>
    <w:rsid w:val="00B00306"/>
    <w:rsid w:val="00B008C6"/>
    <w:rsid w:val="00B00D62"/>
    <w:rsid w:val="00B010D3"/>
    <w:rsid w:val="00B01570"/>
    <w:rsid w:val="00B01637"/>
    <w:rsid w:val="00B01CC2"/>
    <w:rsid w:val="00B01D0E"/>
    <w:rsid w:val="00B01F0D"/>
    <w:rsid w:val="00B02014"/>
    <w:rsid w:val="00B0224E"/>
    <w:rsid w:val="00B0226D"/>
    <w:rsid w:val="00B022EB"/>
    <w:rsid w:val="00B023FC"/>
    <w:rsid w:val="00B02A4C"/>
    <w:rsid w:val="00B02AD0"/>
    <w:rsid w:val="00B02EDC"/>
    <w:rsid w:val="00B02F62"/>
    <w:rsid w:val="00B030BD"/>
    <w:rsid w:val="00B03101"/>
    <w:rsid w:val="00B0326E"/>
    <w:rsid w:val="00B039CE"/>
    <w:rsid w:val="00B03BA1"/>
    <w:rsid w:val="00B03BB8"/>
    <w:rsid w:val="00B03D26"/>
    <w:rsid w:val="00B03EE3"/>
    <w:rsid w:val="00B04330"/>
    <w:rsid w:val="00B04AD7"/>
    <w:rsid w:val="00B04B53"/>
    <w:rsid w:val="00B04D36"/>
    <w:rsid w:val="00B04F11"/>
    <w:rsid w:val="00B0540A"/>
    <w:rsid w:val="00B054BD"/>
    <w:rsid w:val="00B05688"/>
    <w:rsid w:val="00B0588E"/>
    <w:rsid w:val="00B05A44"/>
    <w:rsid w:val="00B05F37"/>
    <w:rsid w:val="00B064C3"/>
    <w:rsid w:val="00B0654F"/>
    <w:rsid w:val="00B0658A"/>
    <w:rsid w:val="00B066E4"/>
    <w:rsid w:val="00B06771"/>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84"/>
    <w:rsid w:val="00B10DF3"/>
    <w:rsid w:val="00B11691"/>
    <w:rsid w:val="00B11882"/>
    <w:rsid w:val="00B11E29"/>
    <w:rsid w:val="00B12714"/>
    <w:rsid w:val="00B128B4"/>
    <w:rsid w:val="00B1295A"/>
    <w:rsid w:val="00B12A8C"/>
    <w:rsid w:val="00B12CAE"/>
    <w:rsid w:val="00B12D4C"/>
    <w:rsid w:val="00B13003"/>
    <w:rsid w:val="00B137BE"/>
    <w:rsid w:val="00B13829"/>
    <w:rsid w:val="00B13DAF"/>
    <w:rsid w:val="00B13F1F"/>
    <w:rsid w:val="00B1417B"/>
    <w:rsid w:val="00B14251"/>
    <w:rsid w:val="00B143A3"/>
    <w:rsid w:val="00B1478D"/>
    <w:rsid w:val="00B147CC"/>
    <w:rsid w:val="00B14890"/>
    <w:rsid w:val="00B14996"/>
    <w:rsid w:val="00B14C4F"/>
    <w:rsid w:val="00B14C67"/>
    <w:rsid w:val="00B14E9D"/>
    <w:rsid w:val="00B15033"/>
    <w:rsid w:val="00B15141"/>
    <w:rsid w:val="00B151C6"/>
    <w:rsid w:val="00B15366"/>
    <w:rsid w:val="00B15386"/>
    <w:rsid w:val="00B154FC"/>
    <w:rsid w:val="00B15668"/>
    <w:rsid w:val="00B157D8"/>
    <w:rsid w:val="00B158B0"/>
    <w:rsid w:val="00B16084"/>
    <w:rsid w:val="00B166F7"/>
    <w:rsid w:val="00B16770"/>
    <w:rsid w:val="00B16815"/>
    <w:rsid w:val="00B16B5F"/>
    <w:rsid w:val="00B16D08"/>
    <w:rsid w:val="00B16DAC"/>
    <w:rsid w:val="00B170D5"/>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CD"/>
    <w:rsid w:val="00B21B67"/>
    <w:rsid w:val="00B21C62"/>
    <w:rsid w:val="00B21CA7"/>
    <w:rsid w:val="00B21EE3"/>
    <w:rsid w:val="00B21F3B"/>
    <w:rsid w:val="00B220B3"/>
    <w:rsid w:val="00B22322"/>
    <w:rsid w:val="00B223AB"/>
    <w:rsid w:val="00B22472"/>
    <w:rsid w:val="00B2254E"/>
    <w:rsid w:val="00B228DA"/>
    <w:rsid w:val="00B22D0E"/>
    <w:rsid w:val="00B23346"/>
    <w:rsid w:val="00B233A9"/>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BD"/>
    <w:rsid w:val="00B336AE"/>
    <w:rsid w:val="00B338AB"/>
    <w:rsid w:val="00B338CE"/>
    <w:rsid w:val="00B3396B"/>
    <w:rsid w:val="00B33BE6"/>
    <w:rsid w:val="00B33F63"/>
    <w:rsid w:val="00B33F7C"/>
    <w:rsid w:val="00B34325"/>
    <w:rsid w:val="00B34330"/>
    <w:rsid w:val="00B34390"/>
    <w:rsid w:val="00B34C10"/>
    <w:rsid w:val="00B34F11"/>
    <w:rsid w:val="00B35164"/>
    <w:rsid w:val="00B3536E"/>
    <w:rsid w:val="00B3539A"/>
    <w:rsid w:val="00B35933"/>
    <w:rsid w:val="00B35CB3"/>
    <w:rsid w:val="00B35F8E"/>
    <w:rsid w:val="00B35FE7"/>
    <w:rsid w:val="00B36023"/>
    <w:rsid w:val="00B360DE"/>
    <w:rsid w:val="00B36391"/>
    <w:rsid w:val="00B3655D"/>
    <w:rsid w:val="00B366D6"/>
    <w:rsid w:val="00B36E73"/>
    <w:rsid w:val="00B37240"/>
    <w:rsid w:val="00B3745E"/>
    <w:rsid w:val="00B378E0"/>
    <w:rsid w:val="00B37A1D"/>
    <w:rsid w:val="00B37DE0"/>
    <w:rsid w:val="00B37E33"/>
    <w:rsid w:val="00B4003E"/>
    <w:rsid w:val="00B40292"/>
    <w:rsid w:val="00B406B2"/>
    <w:rsid w:val="00B407DF"/>
    <w:rsid w:val="00B4081E"/>
    <w:rsid w:val="00B40D73"/>
    <w:rsid w:val="00B4110D"/>
    <w:rsid w:val="00B411A3"/>
    <w:rsid w:val="00B4122D"/>
    <w:rsid w:val="00B4129A"/>
    <w:rsid w:val="00B412CB"/>
    <w:rsid w:val="00B415B1"/>
    <w:rsid w:val="00B416D8"/>
    <w:rsid w:val="00B417A4"/>
    <w:rsid w:val="00B41B34"/>
    <w:rsid w:val="00B41EE1"/>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85B"/>
    <w:rsid w:val="00B448FE"/>
    <w:rsid w:val="00B44B05"/>
    <w:rsid w:val="00B45089"/>
    <w:rsid w:val="00B4519D"/>
    <w:rsid w:val="00B451F1"/>
    <w:rsid w:val="00B45369"/>
    <w:rsid w:val="00B4547D"/>
    <w:rsid w:val="00B45A61"/>
    <w:rsid w:val="00B45AC0"/>
    <w:rsid w:val="00B4629E"/>
    <w:rsid w:val="00B46501"/>
    <w:rsid w:val="00B46941"/>
    <w:rsid w:val="00B46BCE"/>
    <w:rsid w:val="00B46D05"/>
    <w:rsid w:val="00B47784"/>
    <w:rsid w:val="00B477C8"/>
    <w:rsid w:val="00B4783F"/>
    <w:rsid w:val="00B47858"/>
    <w:rsid w:val="00B47B96"/>
    <w:rsid w:val="00B47CEF"/>
    <w:rsid w:val="00B501DC"/>
    <w:rsid w:val="00B50261"/>
    <w:rsid w:val="00B504F7"/>
    <w:rsid w:val="00B506B0"/>
    <w:rsid w:val="00B50810"/>
    <w:rsid w:val="00B50933"/>
    <w:rsid w:val="00B50BDC"/>
    <w:rsid w:val="00B50D01"/>
    <w:rsid w:val="00B50E09"/>
    <w:rsid w:val="00B50E19"/>
    <w:rsid w:val="00B50EBA"/>
    <w:rsid w:val="00B50FCF"/>
    <w:rsid w:val="00B5137B"/>
    <w:rsid w:val="00B51420"/>
    <w:rsid w:val="00B51526"/>
    <w:rsid w:val="00B51619"/>
    <w:rsid w:val="00B517F1"/>
    <w:rsid w:val="00B51A40"/>
    <w:rsid w:val="00B51D27"/>
    <w:rsid w:val="00B5238F"/>
    <w:rsid w:val="00B52717"/>
    <w:rsid w:val="00B529F2"/>
    <w:rsid w:val="00B52B81"/>
    <w:rsid w:val="00B52EB8"/>
    <w:rsid w:val="00B52EC8"/>
    <w:rsid w:val="00B5370C"/>
    <w:rsid w:val="00B53B50"/>
    <w:rsid w:val="00B53B77"/>
    <w:rsid w:val="00B53EF5"/>
    <w:rsid w:val="00B542BA"/>
    <w:rsid w:val="00B543B0"/>
    <w:rsid w:val="00B545B0"/>
    <w:rsid w:val="00B54960"/>
    <w:rsid w:val="00B54989"/>
    <w:rsid w:val="00B549A6"/>
    <w:rsid w:val="00B54CC5"/>
    <w:rsid w:val="00B553CF"/>
    <w:rsid w:val="00B55525"/>
    <w:rsid w:val="00B55565"/>
    <w:rsid w:val="00B555B8"/>
    <w:rsid w:val="00B558F6"/>
    <w:rsid w:val="00B55ACA"/>
    <w:rsid w:val="00B55D12"/>
    <w:rsid w:val="00B55DCB"/>
    <w:rsid w:val="00B55F21"/>
    <w:rsid w:val="00B561BD"/>
    <w:rsid w:val="00B566E0"/>
    <w:rsid w:val="00B5685D"/>
    <w:rsid w:val="00B56E7E"/>
    <w:rsid w:val="00B56E91"/>
    <w:rsid w:val="00B56EC6"/>
    <w:rsid w:val="00B56F22"/>
    <w:rsid w:val="00B56F70"/>
    <w:rsid w:val="00B5728F"/>
    <w:rsid w:val="00B574BA"/>
    <w:rsid w:val="00B57861"/>
    <w:rsid w:val="00B57ACF"/>
    <w:rsid w:val="00B57AD9"/>
    <w:rsid w:val="00B57CD1"/>
    <w:rsid w:val="00B603E4"/>
    <w:rsid w:val="00B60407"/>
    <w:rsid w:val="00B6059C"/>
    <w:rsid w:val="00B606D2"/>
    <w:rsid w:val="00B607DA"/>
    <w:rsid w:val="00B6097D"/>
    <w:rsid w:val="00B609D3"/>
    <w:rsid w:val="00B60B4F"/>
    <w:rsid w:val="00B60E14"/>
    <w:rsid w:val="00B60E6E"/>
    <w:rsid w:val="00B60E95"/>
    <w:rsid w:val="00B61045"/>
    <w:rsid w:val="00B6112D"/>
    <w:rsid w:val="00B612C0"/>
    <w:rsid w:val="00B6156C"/>
    <w:rsid w:val="00B619AF"/>
    <w:rsid w:val="00B61B85"/>
    <w:rsid w:val="00B61C1D"/>
    <w:rsid w:val="00B61CFF"/>
    <w:rsid w:val="00B61F08"/>
    <w:rsid w:val="00B61F70"/>
    <w:rsid w:val="00B620B3"/>
    <w:rsid w:val="00B6237B"/>
    <w:rsid w:val="00B62693"/>
    <w:rsid w:val="00B626A3"/>
    <w:rsid w:val="00B62814"/>
    <w:rsid w:val="00B62894"/>
    <w:rsid w:val="00B629AF"/>
    <w:rsid w:val="00B62A18"/>
    <w:rsid w:val="00B62B9C"/>
    <w:rsid w:val="00B63151"/>
    <w:rsid w:val="00B63478"/>
    <w:rsid w:val="00B637DB"/>
    <w:rsid w:val="00B637F9"/>
    <w:rsid w:val="00B63870"/>
    <w:rsid w:val="00B63951"/>
    <w:rsid w:val="00B63EDD"/>
    <w:rsid w:val="00B640AB"/>
    <w:rsid w:val="00B64124"/>
    <w:rsid w:val="00B64305"/>
    <w:rsid w:val="00B64398"/>
    <w:rsid w:val="00B64447"/>
    <w:rsid w:val="00B64484"/>
    <w:rsid w:val="00B645F8"/>
    <w:rsid w:val="00B64A44"/>
    <w:rsid w:val="00B64E64"/>
    <w:rsid w:val="00B652B0"/>
    <w:rsid w:val="00B65345"/>
    <w:rsid w:val="00B65771"/>
    <w:rsid w:val="00B65982"/>
    <w:rsid w:val="00B6599B"/>
    <w:rsid w:val="00B65F61"/>
    <w:rsid w:val="00B662CF"/>
    <w:rsid w:val="00B664EC"/>
    <w:rsid w:val="00B665F4"/>
    <w:rsid w:val="00B66801"/>
    <w:rsid w:val="00B668B4"/>
    <w:rsid w:val="00B66C94"/>
    <w:rsid w:val="00B66FFC"/>
    <w:rsid w:val="00B67015"/>
    <w:rsid w:val="00B6752E"/>
    <w:rsid w:val="00B675C4"/>
    <w:rsid w:val="00B6796C"/>
    <w:rsid w:val="00B67B0B"/>
    <w:rsid w:val="00B67B2B"/>
    <w:rsid w:val="00B67DAD"/>
    <w:rsid w:val="00B67E51"/>
    <w:rsid w:val="00B67F03"/>
    <w:rsid w:val="00B7021B"/>
    <w:rsid w:val="00B70333"/>
    <w:rsid w:val="00B70654"/>
    <w:rsid w:val="00B70A49"/>
    <w:rsid w:val="00B70EDB"/>
    <w:rsid w:val="00B71949"/>
    <w:rsid w:val="00B71A5D"/>
    <w:rsid w:val="00B71B74"/>
    <w:rsid w:val="00B71B8C"/>
    <w:rsid w:val="00B71DBE"/>
    <w:rsid w:val="00B71E12"/>
    <w:rsid w:val="00B72029"/>
    <w:rsid w:val="00B72172"/>
    <w:rsid w:val="00B7273B"/>
    <w:rsid w:val="00B727B8"/>
    <w:rsid w:val="00B72B43"/>
    <w:rsid w:val="00B73453"/>
    <w:rsid w:val="00B7349D"/>
    <w:rsid w:val="00B737C7"/>
    <w:rsid w:val="00B73E00"/>
    <w:rsid w:val="00B73E31"/>
    <w:rsid w:val="00B74296"/>
    <w:rsid w:val="00B74656"/>
    <w:rsid w:val="00B74919"/>
    <w:rsid w:val="00B74A0D"/>
    <w:rsid w:val="00B74CC2"/>
    <w:rsid w:val="00B74CC8"/>
    <w:rsid w:val="00B74E03"/>
    <w:rsid w:val="00B74EC0"/>
    <w:rsid w:val="00B753A8"/>
    <w:rsid w:val="00B7542F"/>
    <w:rsid w:val="00B75542"/>
    <w:rsid w:val="00B75651"/>
    <w:rsid w:val="00B75667"/>
    <w:rsid w:val="00B75A5C"/>
    <w:rsid w:val="00B75C41"/>
    <w:rsid w:val="00B75FA4"/>
    <w:rsid w:val="00B7646F"/>
    <w:rsid w:val="00B76525"/>
    <w:rsid w:val="00B769B2"/>
    <w:rsid w:val="00B76A75"/>
    <w:rsid w:val="00B76AB8"/>
    <w:rsid w:val="00B76C8D"/>
    <w:rsid w:val="00B76EFC"/>
    <w:rsid w:val="00B77062"/>
    <w:rsid w:val="00B7709F"/>
    <w:rsid w:val="00B770A1"/>
    <w:rsid w:val="00B77104"/>
    <w:rsid w:val="00B7729D"/>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E"/>
    <w:rsid w:val="00B81578"/>
    <w:rsid w:val="00B81676"/>
    <w:rsid w:val="00B81684"/>
    <w:rsid w:val="00B817F4"/>
    <w:rsid w:val="00B8191A"/>
    <w:rsid w:val="00B81CF0"/>
    <w:rsid w:val="00B820AE"/>
    <w:rsid w:val="00B821AB"/>
    <w:rsid w:val="00B82643"/>
    <w:rsid w:val="00B82A8C"/>
    <w:rsid w:val="00B830F7"/>
    <w:rsid w:val="00B83166"/>
    <w:rsid w:val="00B8321E"/>
    <w:rsid w:val="00B8370D"/>
    <w:rsid w:val="00B837D3"/>
    <w:rsid w:val="00B837F5"/>
    <w:rsid w:val="00B83AC3"/>
    <w:rsid w:val="00B83CF1"/>
    <w:rsid w:val="00B83DAC"/>
    <w:rsid w:val="00B83DF6"/>
    <w:rsid w:val="00B84BE8"/>
    <w:rsid w:val="00B855A8"/>
    <w:rsid w:val="00B85837"/>
    <w:rsid w:val="00B85DE2"/>
    <w:rsid w:val="00B85E18"/>
    <w:rsid w:val="00B85E52"/>
    <w:rsid w:val="00B85F67"/>
    <w:rsid w:val="00B8627E"/>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11A9"/>
    <w:rsid w:val="00B91351"/>
    <w:rsid w:val="00B91356"/>
    <w:rsid w:val="00B91391"/>
    <w:rsid w:val="00B918D8"/>
    <w:rsid w:val="00B91E9D"/>
    <w:rsid w:val="00B91F43"/>
    <w:rsid w:val="00B922C4"/>
    <w:rsid w:val="00B926E0"/>
    <w:rsid w:val="00B92AD4"/>
    <w:rsid w:val="00B92BF1"/>
    <w:rsid w:val="00B930F6"/>
    <w:rsid w:val="00B932E1"/>
    <w:rsid w:val="00B93C36"/>
    <w:rsid w:val="00B93D3B"/>
    <w:rsid w:val="00B93DB0"/>
    <w:rsid w:val="00B94054"/>
    <w:rsid w:val="00B941BD"/>
    <w:rsid w:val="00B94253"/>
    <w:rsid w:val="00B9436E"/>
    <w:rsid w:val="00B945A0"/>
    <w:rsid w:val="00B945EF"/>
    <w:rsid w:val="00B946E7"/>
    <w:rsid w:val="00B949D3"/>
    <w:rsid w:val="00B94A9C"/>
    <w:rsid w:val="00B94D0D"/>
    <w:rsid w:val="00B950E8"/>
    <w:rsid w:val="00B95372"/>
    <w:rsid w:val="00B954FC"/>
    <w:rsid w:val="00B9569D"/>
    <w:rsid w:val="00B959E4"/>
    <w:rsid w:val="00B959E5"/>
    <w:rsid w:val="00B95A04"/>
    <w:rsid w:val="00B95C49"/>
    <w:rsid w:val="00B95EEF"/>
    <w:rsid w:val="00B95FD7"/>
    <w:rsid w:val="00B95FF5"/>
    <w:rsid w:val="00B96228"/>
    <w:rsid w:val="00B962E4"/>
    <w:rsid w:val="00B96313"/>
    <w:rsid w:val="00B9632D"/>
    <w:rsid w:val="00B965A3"/>
    <w:rsid w:val="00B96CF0"/>
    <w:rsid w:val="00B96DA2"/>
    <w:rsid w:val="00B96DAF"/>
    <w:rsid w:val="00B96F44"/>
    <w:rsid w:val="00B9716A"/>
    <w:rsid w:val="00B9745E"/>
    <w:rsid w:val="00B97579"/>
    <w:rsid w:val="00B976BA"/>
    <w:rsid w:val="00B97701"/>
    <w:rsid w:val="00B977E6"/>
    <w:rsid w:val="00B979B8"/>
    <w:rsid w:val="00B97A7C"/>
    <w:rsid w:val="00BA067F"/>
    <w:rsid w:val="00BA095F"/>
    <w:rsid w:val="00BA0A3E"/>
    <w:rsid w:val="00BA12DA"/>
    <w:rsid w:val="00BA1327"/>
    <w:rsid w:val="00BA13E0"/>
    <w:rsid w:val="00BA1421"/>
    <w:rsid w:val="00BA17C4"/>
    <w:rsid w:val="00BA18D3"/>
    <w:rsid w:val="00BA1B5C"/>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74A"/>
    <w:rsid w:val="00BA388C"/>
    <w:rsid w:val="00BA38D3"/>
    <w:rsid w:val="00BA3974"/>
    <w:rsid w:val="00BA3B0D"/>
    <w:rsid w:val="00BA3BA6"/>
    <w:rsid w:val="00BA3C13"/>
    <w:rsid w:val="00BA3CC9"/>
    <w:rsid w:val="00BA3D2F"/>
    <w:rsid w:val="00BA3E59"/>
    <w:rsid w:val="00BA3ECA"/>
    <w:rsid w:val="00BA3F29"/>
    <w:rsid w:val="00BA40BE"/>
    <w:rsid w:val="00BA4533"/>
    <w:rsid w:val="00BA48E0"/>
    <w:rsid w:val="00BA4CF4"/>
    <w:rsid w:val="00BA4F33"/>
    <w:rsid w:val="00BA505A"/>
    <w:rsid w:val="00BA5124"/>
    <w:rsid w:val="00BA54F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B0"/>
    <w:rsid w:val="00BA7FF5"/>
    <w:rsid w:val="00BB008F"/>
    <w:rsid w:val="00BB0528"/>
    <w:rsid w:val="00BB070E"/>
    <w:rsid w:val="00BB0756"/>
    <w:rsid w:val="00BB09C4"/>
    <w:rsid w:val="00BB0C9B"/>
    <w:rsid w:val="00BB0D75"/>
    <w:rsid w:val="00BB0E4F"/>
    <w:rsid w:val="00BB1030"/>
    <w:rsid w:val="00BB1286"/>
    <w:rsid w:val="00BB1639"/>
    <w:rsid w:val="00BB16E9"/>
    <w:rsid w:val="00BB1710"/>
    <w:rsid w:val="00BB18C3"/>
    <w:rsid w:val="00BB191D"/>
    <w:rsid w:val="00BB1B8D"/>
    <w:rsid w:val="00BB1C4F"/>
    <w:rsid w:val="00BB20E7"/>
    <w:rsid w:val="00BB225D"/>
    <w:rsid w:val="00BB261F"/>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321"/>
    <w:rsid w:val="00BB55DD"/>
    <w:rsid w:val="00BB56F2"/>
    <w:rsid w:val="00BB56F5"/>
    <w:rsid w:val="00BB57E0"/>
    <w:rsid w:val="00BB5846"/>
    <w:rsid w:val="00BB58B2"/>
    <w:rsid w:val="00BB5B5D"/>
    <w:rsid w:val="00BB61DC"/>
    <w:rsid w:val="00BB6258"/>
    <w:rsid w:val="00BB6431"/>
    <w:rsid w:val="00BB645D"/>
    <w:rsid w:val="00BB6472"/>
    <w:rsid w:val="00BB6B76"/>
    <w:rsid w:val="00BB6BB4"/>
    <w:rsid w:val="00BB6D7D"/>
    <w:rsid w:val="00BB7064"/>
    <w:rsid w:val="00BB7109"/>
    <w:rsid w:val="00BB71A1"/>
    <w:rsid w:val="00BB71BC"/>
    <w:rsid w:val="00BB71EC"/>
    <w:rsid w:val="00BB724B"/>
    <w:rsid w:val="00BB740F"/>
    <w:rsid w:val="00BB7789"/>
    <w:rsid w:val="00BB7DB1"/>
    <w:rsid w:val="00BB7DDE"/>
    <w:rsid w:val="00BC02EE"/>
    <w:rsid w:val="00BC0AE6"/>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F45"/>
    <w:rsid w:val="00BC344E"/>
    <w:rsid w:val="00BC3783"/>
    <w:rsid w:val="00BC37FB"/>
    <w:rsid w:val="00BC38B8"/>
    <w:rsid w:val="00BC3927"/>
    <w:rsid w:val="00BC3B7A"/>
    <w:rsid w:val="00BC3CF8"/>
    <w:rsid w:val="00BC407E"/>
    <w:rsid w:val="00BC4B9C"/>
    <w:rsid w:val="00BC4E5E"/>
    <w:rsid w:val="00BC5181"/>
    <w:rsid w:val="00BC534C"/>
    <w:rsid w:val="00BC56C1"/>
    <w:rsid w:val="00BC5A77"/>
    <w:rsid w:val="00BC5CE2"/>
    <w:rsid w:val="00BC640A"/>
    <w:rsid w:val="00BC642E"/>
    <w:rsid w:val="00BC66E6"/>
    <w:rsid w:val="00BC6742"/>
    <w:rsid w:val="00BC70F3"/>
    <w:rsid w:val="00BC71C5"/>
    <w:rsid w:val="00BC7348"/>
    <w:rsid w:val="00BC7414"/>
    <w:rsid w:val="00BC7659"/>
    <w:rsid w:val="00BC779C"/>
    <w:rsid w:val="00BC791C"/>
    <w:rsid w:val="00BC7A42"/>
    <w:rsid w:val="00BC7E1D"/>
    <w:rsid w:val="00BC7E6E"/>
    <w:rsid w:val="00BD00B8"/>
    <w:rsid w:val="00BD013E"/>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38C"/>
    <w:rsid w:val="00BD2397"/>
    <w:rsid w:val="00BD26D5"/>
    <w:rsid w:val="00BD28E9"/>
    <w:rsid w:val="00BD2A08"/>
    <w:rsid w:val="00BD2E71"/>
    <w:rsid w:val="00BD2F55"/>
    <w:rsid w:val="00BD30B1"/>
    <w:rsid w:val="00BD3491"/>
    <w:rsid w:val="00BD34D2"/>
    <w:rsid w:val="00BD3837"/>
    <w:rsid w:val="00BD385B"/>
    <w:rsid w:val="00BD386B"/>
    <w:rsid w:val="00BD3B33"/>
    <w:rsid w:val="00BD3C69"/>
    <w:rsid w:val="00BD3D14"/>
    <w:rsid w:val="00BD3D7A"/>
    <w:rsid w:val="00BD3E27"/>
    <w:rsid w:val="00BD4355"/>
    <w:rsid w:val="00BD438C"/>
    <w:rsid w:val="00BD44F6"/>
    <w:rsid w:val="00BD4A64"/>
    <w:rsid w:val="00BD4B4A"/>
    <w:rsid w:val="00BD53AD"/>
    <w:rsid w:val="00BD5A26"/>
    <w:rsid w:val="00BD5A74"/>
    <w:rsid w:val="00BD5D4D"/>
    <w:rsid w:val="00BD5E86"/>
    <w:rsid w:val="00BD5FC9"/>
    <w:rsid w:val="00BD6042"/>
    <w:rsid w:val="00BD6070"/>
    <w:rsid w:val="00BD614C"/>
    <w:rsid w:val="00BD62E0"/>
    <w:rsid w:val="00BD6429"/>
    <w:rsid w:val="00BD6469"/>
    <w:rsid w:val="00BD6509"/>
    <w:rsid w:val="00BD689C"/>
    <w:rsid w:val="00BD6A22"/>
    <w:rsid w:val="00BD7335"/>
    <w:rsid w:val="00BD76A1"/>
    <w:rsid w:val="00BD78B8"/>
    <w:rsid w:val="00BD7A82"/>
    <w:rsid w:val="00BD7CE6"/>
    <w:rsid w:val="00BD7F9E"/>
    <w:rsid w:val="00BD7FCC"/>
    <w:rsid w:val="00BE00AD"/>
    <w:rsid w:val="00BE072F"/>
    <w:rsid w:val="00BE0971"/>
    <w:rsid w:val="00BE0C3B"/>
    <w:rsid w:val="00BE0CF6"/>
    <w:rsid w:val="00BE0D2E"/>
    <w:rsid w:val="00BE10BD"/>
    <w:rsid w:val="00BE13B8"/>
    <w:rsid w:val="00BE155D"/>
    <w:rsid w:val="00BE197A"/>
    <w:rsid w:val="00BE1A06"/>
    <w:rsid w:val="00BE1A59"/>
    <w:rsid w:val="00BE2148"/>
    <w:rsid w:val="00BE21E9"/>
    <w:rsid w:val="00BE2245"/>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4ECE"/>
    <w:rsid w:val="00BE53C6"/>
    <w:rsid w:val="00BE53E3"/>
    <w:rsid w:val="00BE5515"/>
    <w:rsid w:val="00BE5613"/>
    <w:rsid w:val="00BE5794"/>
    <w:rsid w:val="00BE5813"/>
    <w:rsid w:val="00BE5A3B"/>
    <w:rsid w:val="00BE5C7E"/>
    <w:rsid w:val="00BE5CF9"/>
    <w:rsid w:val="00BE5EA6"/>
    <w:rsid w:val="00BE5FCD"/>
    <w:rsid w:val="00BE65B3"/>
    <w:rsid w:val="00BE68B9"/>
    <w:rsid w:val="00BE6ACB"/>
    <w:rsid w:val="00BE6E3F"/>
    <w:rsid w:val="00BE7265"/>
    <w:rsid w:val="00BE74A8"/>
    <w:rsid w:val="00BE7576"/>
    <w:rsid w:val="00BE76E2"/>
    <w:rsid w:val="00BE775B"/>
    <w:rsid w:val="00BE7B27"/>
    <w:rsid w:val="00BE7B30"/>
    <w:rsid w:val="00BF01AB"/>
    <w:rsid w:val="00BF01E5"/>
    <w:rsid w:val="00BF02E6"/>
    <w:rsid w:val="00BF05D9"/>
    <w:rsid w:val="00BF06D8"/>
    <w:rsid w:val="00BF071B"/>
    <w:rsid w:val="00BF0A66"/>
    <w:rsid w:val="00BF0B02"/>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31CB"/>
    <w:rsid w:val="00BF3362"/>
    <w:rsid w:val="00BF3520"/>
    <w:rsid w:val="00BF3AE6"/>
    <w:rsid w:val="00BF3BEE"/>
    <w:rsid w:val="00BF3C10"/>
    <w:rsid w:val="00BF42A9"/>
    <w:rsid w:val="00BF46F1"/>
    <w:rsid w:val="00BF488A"/>
    <w:rsid w:val="00BF491B"/>
    <w:rsid w:val="00BF4923"/>
    <w:rsid w:val="00BF4B69"/>
    <w:rsid w:val="00BF4C0B"/>
    <w:rsid w:val="00BF4DED"/>
    <w:rsid w:val="00BF5350"/>
    <w:rsid w:val="00BF55D0"/>
    <w:rsid w:val="00BF5623"/>
    <w:rsid w:val="00BF56A8"/>
    <w:rsid w:val="00BF5852"/>
    <w:rsid w:val="00BF5EBA"/>
    <w:rsid w:val="00BF60E3"/>
    <w:rsid w:val="00BF620A"/>
    <w:rsid w:val="00BF647D"/>
    <w:rsid w:val="00BF6597"/>
    <w:rsid w:val="00BF6760"/>
    <w:rsid w:val="00BF6E8A"/>
    <w:rsid w:val="00BF6FBF"/>
    <w:rsid w:val="00BF70A1"/>
    <w:rsid w:val="00BF70F8"/>
    <w:rsid w:val="00BF74AA"/>
    <w:rsid w:val="00BF78B9"/>
    <w:rsid w:val="00BF7BC9"/>
    <w:rsid w:val="00BF7CDD"/>
    <w:rsid w:val="00BF7D43"/>
    <w:rsid w:val="00C004C4"/>
    <w:rsid w:val="00C005E1"/>
    <w:rsid w:val="00C00F1A"/>
    <w:rsid w:val="00C010F5"/>
    <w:rsid w:val="00C0115A"/>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A64"/>
    <w:rsid w:val="00C04C6C"/>
    <w:rsid w:val="00C0577C"/>
    <w:rsid w:val="00C057E0"/>
    <w:rsid w:val="00C0580C"/>
    <w:rsid w:val="00C05863"/>
    <w:rsid w:val="00C0591E"/>
    <w:rsid w:val="00C05C20"/>
    <w:rsid w:val="00C06031"/>
    <w:rsid w:val="00C06066"/>
    <w:rsid w:val="00C06204"/>
    <w:rsid w:val="00C062B1"/>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15"/>
    <w:rsid w:val="00C13F22"/>
    <w:rsid w:val="00C140FE"/>
    <w:rsid w:val="00C14346"/>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B7"/>
    <w:rsid w:val="00C16B16"/>
    <w:rsid w:val="00C16B29"/>
    <w:rsid w:val="00C17099"/>
    <w:rsid w:val="00C170AE"/>
    <w:rsid w:val="00C173AB"/>
    <w:rsid w:val="00C173EB"/>
    <w:rsid w:val="00C17593"/>
    <w:rsid w:val="00C176B6"/>
    <w:rsid w:val="00C179CE"/>
    <w:rsid w:val="00C17D7E"/>
    <w:rsid w:val="00C17D83"/>
    <w:rsid w:val="00C17D89"/>
    <w:rsid w:val="00C20215"/>
    <w:rsid w:val="00C202D5"/>
    <w:rsid w:val="00C2068D"/>
    <w:rsid w:val="00C206C4"/>
    <w:rsid w:val="00C206EC"/>
    <w:rsid w:val="00C20DD5"/>
    <w:rsid w:val="00C20F2A"/>
    <w:rsid w:val="00C226CE"/>
    <w:rsid w:val="00C22DC7"/>
    <w:rsid w:val="00C22DD9"/>
    <w:rsid w:val="00C232DD"/>
    <w:rsid w:val="00C23751"/>
    <w:rsid w:val="00C241AB"/>
    <w:rsid w:val="00C2423A"/>
    <w:rsid w:val="00C2437B"/>
    <w:rsid w:val="00C244D8"/>
    <w:rsid w:val="00C245FA"/>
    <w:rsid w:val="00C24789"/>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7156"/>
    <w:rsid w:val="00C274AE"/>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D99"/>
    <w:rsid w:val="00C33DCE"/>
    <w:rsid w:val="00C34037"/>
    <w:rsid w:val="00C34122"/>
    <w:rsid w:val="00C3463A"/>
    <w:rsid w:val="00C346BB"/>
    <w:rsid w:val="00C346C1"/>
    <w:rsid w:val="00C349AB"/>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6DC0"/>
    <w:rsid w:val="00C36DEF"/>
    <w:rsid w:val="00C37050"/>
    <w:rsid w:val="00C37108"/>
    <w:rsid w:val="00C371C7"/>
    <w:rsid w:val="00C376DF"/>
    <w:rsid w:val="00C37E29"/>
    <w:rsid w:val="00C37E49"/>
    <w:rsid w:val="00C37F8D"/>
    <w:rsid w:val="00C4002C"/>
    <w:rsid w:val="00C4018E"/>
    <w:rsid w:val="00C404D5"/>
    <w:rsid w:val="00C4051D"/>
    <w:rsid w:val="00C40A88"/>
    <w:rsid w:val="00C40B7D"/>
    <w:rsid w:val="00C40CD4"/>
    <w:rsid w:val="00C40D67"/>
    <w:rsid w:val="00C41042"/>
    <w:rsid w:val="00C41057"/>
    <w:rsid w:val="00C411E2"/>
    <w:rsid w:val="00C412FC"/>
    <w:rsid w:val="00C41667"/>
    <w:rsid w:val="00C41A84"/>
    <w:rsid w:val="00C41BE1"/>
    <w:rsid w:val="00C41E8D"/>
    <w:rsid w:val="00C41F0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37E"/>
    <w:rsid w:val="00C46400"/>
    <w:rsid w:val="00C46490"/>
    <w:rsid w:val="00C464D4"/>
    <w:rsid w:val="00C4693B"/>
    <w:rsid w:val="00C46D55"/>
    <w:rsid w:val="00C470AA"/>
    <w:rsid w:val="00C47706"/>
    <w:rsid w:val="00C47AE8"/>
    <w:rsid w:val="00C47B93"/>
    <w:rsid w:val="00C47BDE"/>
    <w:rsid w:val="00C47C29"/>
    <w:rsid w:val="00C47E37"/>
    <w:rsid w:val="00C5002F"/>
    <w:rsid w:val="00C50177"/>
    <w:rsid w:val="00C50335"/>
    <w:rsid w:val="00C50634"/>
    <w:rsid w:val="00C506E3"/>
    <w:rsid w:val="00C508B7"/>
    <w:rsid w:val="00C508C2"/>
    <w:rsid w:val="00C509D3"/>
    <w:rsid w:val="00C50E9F"/>
    <w:rsid w:val="00C51696"/>
    <w:rsid w:val="00C51774"/>
    <w:rsid w:val="00C51D11"/>
    <w:rsid w:val="00C51D30"/>
    <w:rsid w:val="00C51F21"/>
    <w:rsid w:val="00C520EF"/>
    <w:rsid w:val="00C521CD"/>
    <w:rsid w:val="00C52320"/>
    <w:rsid w:val="00C5257E"/>
    <w:rsid w:val="00C5285D"/>
    <w:rsid w:val="00C52A1C"/>
    <w:rsid w:val="00C52CBF"/>
    <w:rsid w:val="00C531B4"/>
    <w:rsid w:val="00C532F9"/>
    <w:rsid w:val="00C539B0"/>
    <w:rsid w:val="00C53E22"/>
    <w:rsid w:val="00C54889"/>
    <w:rsid w:val="00C54970"/>
    <w:rsid w:val="00C54A19"/>
    <w:rsid w:val="00C54C14"/>
    <w:rsid w:val="00C54C62"/>
    <w:rsid w:val="00C54CBD"/>
    <w:rsid w:val="00C54CDD"/>
    <w:rsid w:val="00C55083"/>
    <w:rsid w:val="00C5509D"/>
    <w:rsid w:val="00C55370"/>
    <w:rsid w:val="00C55860"/>
    <w:rsid w:val="00C5589B"/>
    <w:rsid w:val="00C55A58"/>
    <w:rsid w:val="00C55AF6"/>
    <w:rsid w:val="00C55CEF"/>
    <w:rsid w:val="00C55E23"/>
    <w:rsid w:val="00C5638E"/>
    <w:rsid w:val="00C56481"/>
    <w:rsid w:val="00C5660B"/>
    <w:rsid w:val="00C56652"/>
    <w:rsid w:val="00C56918"/>
    <w:rsid w:val="00C569CA"/>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D6F"/>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DA2"/>
    <w:rsid w:val="00C64F1C"/>
    <w:rsid w:val="00C650F0"/>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571"/>
    <w:rsid w:val="00C666DB"/>
    <w:rsid w:val="00C667F6"/>
    <w:rsid w:val="00C668C6"/>
    <w:rsid w:val="00C66A99"/>
    <w:rsid w:val="00C66C34"/>
    <w:rsid w:val="00C6709C"/>
    <w:rsid w:val="00C67203"/>
    <w:rsid w:val="00C67A99"/>
    <w:rsid w:val="00C67F34"/>
    <w:rsid w:val="00C7012D"/>
    <w:rsid w:val="00C701D5"/>
    <w:rsid w:val="00C7036A"/>
    <w:rsid w:val="00C7040D"/>
    <w:rsid w:val="00C7090F"/>
    <w:rsid w:val="00C70B8C"/>
    <w:rsid w:val="00C71059"/>
    <w:rsid w:val="00C71327"/>
    <w:rsid w:val="00C71468"/>
    <w:rsid w:val="00C723A8"/>
    <w:rsid w:val="00C723AF"/>
    <w:rsid w:val="00C723CA"/>
    <w:rsid w:val="00C724F9"/>
    <w:rsid w:val="00C72697"/>
    <w:rsid w:val="00C726B0"/>
    <w:rsid w:val="00C72873"/>
    <w:rsid w:val="00C72895"/>
    <w:rsid w:val="00C72ADC"/>
    <w:rsid w:val="00C72EF5"/>
    <w:rsid w:val="00C731BD"/>
    <w:rsid w:val="00C7322E"/>
    <w:rsid w:val="00C73294"/>
    <w:rsid w:val="00C73300"/>
    <w:rsid w:val="00C733ED"/>
    <w:rsid w:val="00C73464"/>
    <w:rsid w:val="00C7357D"/>
    <w:rsid w:val="00C735F8"/>
    <w:rsid w:val="00C73BF6"/>
    <w:rsid w:val="00C73D16"/>
    <w:rsid w:val="00C740BF"/>
    <w:rsid w:val="00C74157"/>
    <w:rsid w:val="00C742A8"/>
    <w:rsid w:val="00C7448E"/>
    <w:rsid w:val="00C7475A"/>
    <w:rsid w:val="00C74853"/>
    <w:rsid w:val="00C74859"/>
    <w:rsid w:val="00C748E2"/>
    <w:rsid w:val="00C74B2A"/>
    <w:rsid w:val="00C75004"/>
    <w:rsid w:val="00C752DE"/>
    <w:rsid w:val="00C754D3"/>
    <w:rsid w:val="00C755B4"/>
    <w:rsid w:val="00C755E8"/>
    <w:rsid w:val="00C75970"/>
    <w:rsid w:val="00C75AC4"/>
    <w:rsid w:val="00C75B07"/>
    <w:rsid w:val="00C75B4B"/>
    <w:rsid w:val="00C75C9D"/>
    <w:rsid w:val="00C75CC6"/>
    <w:rsid w:val="00C75D4F"/>
    <w:rsid w:val="00C767C7"/>
    <w:rsid w:val="00C76952"/>
    <w:rsid w:val="00C76BAA"/>
    <w:rsid w:val="00C7731D"/>
    <w:rsid w:val="00C778FA"/>
    <w:rsid w:val="00C7799E"/>
    <w:rsid w:val="00C77B97"/>
    <w:rsid w:val="00C80441"/>
    <w:rsid w:val="00C80503"/>
    <w:rsid w:val="00C80547"/>
    <w:rsid w:val="00C8085C"/>
    <w:rsid w:val="00C80DB5"/>
    <w:rsid w:val="00C80F45"/>
    <w:rsid w:val="00C8110B"/>
    <w:rsid w:val="00C8149D"/>
    <w:rsid w:val="00C81860"/>
    <w:rsid w:val="00C8198E"/>
    <w:rsid w:val="00C81B30"/>
    <w:rsid w:val="00C8220B"/>
    <w:rsid w:val="00C82387"/>
    <w:rsid w:val="00C823D0"/>
    <w:rsid w:val="00C82C27"/>
    <w:rsid w:val="00C82D70"/>
    <w:rsid w:val="00C82DF9"/>
    <w:rsid w:val="00C82E95"/>
    <w:rsid w:val="00C831C1"/>
    <w:rsid w:val="00C831FC"/>
    <w:rsid w:val="00C83634"/>
    <w:rsid w:val="00C836C8"/>
    <w:rsid w:val="00C83947"/>
    <w:rsid w:val="00C8395C"/>
    <w:rsid w:val="00C83CB9"/>
    <w:rsid w:val="00C83D50"/>
    <w:rsid w:val="00C840F1"/>
    <w:rsid w:val="00C8412F"/>
    <w:rsid w:val="00C84231"/>
    <w:rsid w:val="00C847C8"/>
    <w:rsid w:val="00C84D5A"/>
    <w:rsid w:val="00C85034"/>
    <w:rsid w:val="00C8534D"/>
    <w:rsid w:val="00C85B80"/>
    <w:rsid w:val="00C85F12"/>
    <w:rsid w:val="00C86379"/>
    <w:rsid w:val="00C864DB"/>
    <w:rsid w:val="00C8668D"/>
    <w:rsid w:val="00C8669B"/>
    <w:rsid w:val="00C86C5A"/>
    <w:rsid w:val="00C86C7B"/>
    <w:rsid w:val="00C86E0F"/>
    <w:rsid w:val="00C86F0D"/>
    <w:rsid w:val="00C87072"/>
    <w:rsid w:val="00C870BA"/>
    <w:rsid w:val="00C8757C"/>
    <w:rsid w:val="00C876C1"/>
    <w:rsid w:val="00C87781"/>
    <w:rsid w:val="00C8781D"/>
    <w:rsid w:val="00C878E9"/>
    <w:rsid w:val="00C87AF9"/>
    <w:rsid w:val="00C901A9"/>
    <w:rsid w:val="00C90336"/>
    <w:rsid w:val="00C9047A"/>
    <w:rsid w:val="00C90572"/>
    <w:rsid w:val="00C905AC"/>
    <w:rsid w:val="00C90698"/>
    <w:rsid w:val="00C90A8F"/>
    <w:rsid w:val="00C90B43"/>
    <w:rsid w:val="00C90C65"/>
    <w:rsid w:val="00C90C82"/>
    <w:rsid w:val="00C90F7A"/>
    <w:rsid w:val="00C90FA6"/>
    <w:rsid w:val="00C91378"/>
    <w:rsid w:val="00C91388"/>
    <w:rsid w:val="00C9181D"/>
    <w:rsid w:val="00C91B68"/>
    <w:rsid w:val="00C91CFB"/>
    <w:rsid w:val="00C91F1E"/>
    <w:rsid w:val="00C91FAC"/>
    <w:rsid w:val="00C9220C"/>
    <w:rsid w:val="00C922C5"/>
    <w:rsid w:val="00C92352"/>
    <w:rsid w:val="00C923B7"/>
    <w:rsid w:val="00C923DE"/>
    <w:rsid w:val="00C924E3"/>
    <w:rsid w:val="00C9255A"/>
    <w:rsid w:val="00C92762"/>
    <w:rsid w:val="00C9277A"/>
    <w:rsid w:val="00C927AB"/>
    <w:rsid w:val="00C928B8"/>
    <w:rsid w:val="00C92B78"/>
    <w:rsid w:val="00C92C2A"/>
    <w:rsid w:val="00C92D06"/>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14"/>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3C0"/>
    <w:rsid w:val="00CA3429"/>
    <w:rsid w:val="00CA42B3"/>
    <w:rsid w:val="00CA49C0"/>
    <w:rsid w:val="00CA4A24"/>
    <w:rsid w:val="00CA4A3F"/>
    <w:rsid w:val="00CA4C14"/>
    <w:rsid w:val="00CA4E44"/>
    <w:rsid w:val="00CA4F58"/>
    <w:rsid w:val="00CA51A0"/>
    <w:rsid w:val="00CA54E1"/>
    <w:rsid w:val="00CA5736"/>
    <w:rsid w:val="00CA5B51"/>
    <w:rsid w:val="00CA5C81"/>
    <w:rsid w:val="00CA5DA3"/>
    <w:rsid w:val="00CA5E1D"/>
    <w:rsid w:val="00CA6164"/>
    <w:rsid w:val="00CA6214"/>
    <w:rsid w:val="00CA63EC"/>
    <w:rsid w:val="00CA6794"/>
    <w:rsid w:val="00CA7015"/>
    <w:rsid w:val="00CA735C"/>
    <w:rsid w:val="00CA747F"/>
    <w:rsid w:val="00CA7721"/>
    <w:rsid w:val="00CA7BBA"/>
    <w:rsid w:val="00CA7E3B"/>
    <w:rsid w:val="00CA7ED5"/>
    <w:rsid w:val="00CA7EF0"/>
    <w:rsid w:val="00CB01BC"/>
    <w:rsid w:val="00CB03CF"/>
    <w:rsid w:val="00CB047F"/>
    <w:rsid w:val="00CB055B"/>
    <w:rsid w:val="00CB059A"/>
    <w:rsid w:val="00CB0759"/>
    <w:rsid w:val="00CB09D9"/>
    <w:rsid w:val="00CB09E0"/>
    <w:rsid w:val="00CB0C29"/>
    <w:rsid w:val="00CB11BD"/>
    <w:rsid w:val="00CB1368"/>
    <w:rsid w:val="00CB137E"/>
    <w:rsid w:val="00CB15C7"/>
    <w:rsid w:val="00CB167F"/>
    <w:rsid w:val="00CB1934"/>
    <w:rsid w:val="00CB19A7"/>
    <w:rsid w:val="00CB1A99"/>
    <w:rsid w:val="00CB1C2F"/>
    <w:rsid w:val="00CB1CA2"/>
    <w:rsid w:val="00CB1CB6"/>
    <w:rsid w:val="00CB1DFE"/>
    <w:rsid w:val="00CB1F2A"/>
    <w:rsid w:val="00CB2704"/>
    <w:rsid w:val="00CB299C"/>
    <w:rsid w:val="00CB29DF"/>
    <w:rsid w:val="00CB2A2F"/>
    <w:rsid w:val="00CB2BBA"/>
    <w:rsid w:val="00CB35BB"/>
    <w:rsid w:val="00CB35ED"/>
    <w:rsid w:val="00CB378D"/>
    <w:rsid w:val="00CB37C7"/>
    <w:rsid w:val="00CB3867"/>
    <w:rsid w:val="00CB39EB"/>
    <w:rsid w:val="00CB41E7"/>
    <w:rsid w:val="00CB4495"/>
    <w:rsid w:val="00CB4688"/>
    <w:rsid w:val="00CB480A"/>
    <w:rsid w:val="00CB4BF9"/>
    <w:rsid w:val="00CB4DED"/>
    <w:rsid w:val="00CB4FA5"/>
    <w:rsid w:val="00CB5008"/>
    <w:rsid w:val="00CB5400"/>
    <w:rsid w:val="00CB541D"/>
    <w:rsid w:val="00CB58DD"/>
    <w:rsid w:val="00CB5E64"/>
    <w:rsid w:val="00CB5E93"/>
    <w:rsid w:val="00CB5F58"/>
    <w:rsid w:val="00CB6343"/>
    <w:rsid w:val="00CB646A"/>
    <w:rsid w:val="00CB6488"/>
    <w:rsid w:val="00CB64E9"/>
    <w:rsid w:val="00CB6517"/>
    <w:rsid w:val="00CB6D47"/>
    <w:rsid w:val="00CB6D58"/>
    <w:rsid w:val="00CB6DF2"/>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15"/>
    <w:rsid w:val="00CC1555"/>
    <w:rsid w:val="00CC15DA"/>
    <w:rsid w:val="00CC16F3"/>
    <w:rsid w:val="00CC172A"/>
    <w:rsid w:val="00CC1A18"/>
    <w:rsid w:val="00CC1D2E"/>
    <w:rsid w:val="00CC1DD9"/>
    <w:rsid w:val="00CC1E3E"/>
    <w:rsid w:val="00CC1E40"/>
    <w:rsid w:val="00CC2161"/>
    <w:rsid w:val="00CC22D3"/>
    <w:rsid w:val="00CC27F5"/>
    <w:rsid w:val="00CC2D18"/>
    <w:rsid w:val="00CC2EFE"/>
    <w:rsid w:val="00CC2F26"/>
    <w:rsid w:val="00CC32B0"/>
    <w:rsid w:val="00CC3420"/>
    <w:rsid w:val="00CC3A5B"/>
    <w:rsid w:val="00CC3D8D"/>
    <w:rsid w:val="00CC3E8C"/>
    <w:rsid w:val="00CC3FFA"/>
    <w:rsid w:val="00CC400F"/>
    <w:rsid w:val="00CC4365"/>
    <w:rsid w:val="00CC458D"/>
    <w:rsid w:val="00CC4780"/>
    <w:rsid w:val="00CC4C5E"/>
    <w:rsid w:val="00CC4CD5"/>
    <w:rsid w:val="00CC4CD7"/>
    <w:rsid w:val="00CC4F58"/>
    <w:rsid w:val="00CC527C"/>
    <w:rsid w:val="00CC5565"/>
    <w:rsid w:val="00CC57AE"/>
    <w:rsid w:val="00CC591E"/>
    <w:rsid w:val="00CC5E58"/>
    <w:rsid w:val="00CC606C"/>
    <w:rsid w:val="00CC61BF"/>
    <w:rsid w:val="00CC620F"/>
    <w:rsid w:val="00CC6265"/>
    <w:rsid w:val="00CC697C"/>
    <w:rsid w:val="00CC6B95"/>
    <w:rsid w:val="00CC70B5"/>
    <w:rsid w:val="00CC70E4"/>
    <w:rsid w:val="00CC728B"/>
    <w:rsid w:val="00CC7356"/>
    <w:rsid w:val="00CC74D5"/>
    <w:rsid w:val="00CC77A4"/>
    <w:rsid w:val="00CC78EB"/>
    <w:rsid w:val="00CC7A6D"/>
    <w:rsid w:val="00CC7B6F"/>
    <w:rsid w:val="00CC7CD9"/>
    <w:rsid w:val="00CC7CEB"/>
    <w:rsid w:val="00CC7DF5"/>
    <w:rsid w:val="00CD0002"/>
    <w:rsid w:val="00CD014B"/>
    <w:rsid w:val="00CD04B6"/>
    <w:rsid w:val="00CD0740"/>
    <w:rsid w:val="00CD0768"/>
    <w:rsid w:val="00CD0DBE"/>
    <w:rsid w:val="00CD0F10"/>
    <w:rsid w:val="00CD124B"/>
    <w:rsid w:val="00CD12C0"/>
    <w:rsid w:val="00CD1332"/>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EA9"/>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E0B"/>
    <w:rsid w:val="00CD72C1"/>
    <w:rsid w:val="00CD757F"/>
    <w:rsid w:val="00CD75B8"/>
    <w:rsid w:val="00CD7746"/>
    <w:rsid w:val="00CD787F"/>
    <w:rsid w:val="00CD7A86"/>
    <w:rsid w:val="00CD7AB6"/>
    <w:rsid w:val="00CD7BA8"/>
    <w:rsid w:val="00CE0106"/>
    <w:rsid w:val="00CE025E"/>
    <w:rsid w:val="00CE030D"/>
    <w:rsid w:val="00CE0333"/>
    <w:rsid w:val="00CE03B6"/>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94A"/>
    <w:rsid w:val="00CE19F2"/>
    <w:rsid w:val="00CE1C27"/>
    <w:rsid w:val="00CE1E82"/>
    <w:rsid w:val="00CE24D6"/>
    <w:rsid w:val="00CE253D"/>
    <w:rsid w:val="00CE3257"/>
    <w:rsid w:val="00CE32EB"/>
    <w:rsid w:val="00CE357F"/>
    <w:rsid w:val="00CE365C"/>
    <w:rsid w:val="00CE3878"/>
    <w:rsid w:val="00CE38AA"/>
    <w:rsid w:val="00CE3CDC"/>
    <w:rsid w:val="00CE3D16"/>
    <w:rsid w:val="00CE3EE2"/>
    <w:rsid w:val="00CE40AB"/>
    <w:rsid w:val="00CE43A4"/>
    <w:rsid w:val="00CE460B"/>
    <w:rsid w:val="00CE495B"/>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AC"/>
    <w:rsid w:val="00CF04FA"/>
    <w:rsid w:val="00CF057C"/>
    <w:rsid w:val="00CF06E6"/>
    <w:rsid w:val="00CF078A"/>
    <w:rsid w:val="00CF079A"/>
    <w:rsid w:val="00CF0825"/>
    <w:rsid w:val="00CF0B51"/>
    <w:rsid w:val="00CF136F"/>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3B"/>
    <w:rsid w:val="00CF4C50"/>
    <w:rsid w:val="00CF4C5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47A"/>
    <w:rsid w:val="00CF74F2"/>
    <w:rsid w:val="00CF74F6"/>
    <w:rsid w:val="00CF76AE"/>
    <w:rsid w:val="00CF784A"/>
    <w:rsid w:val="00CF790A"/>
    <w:rsid w:val="00CF79F2"/>
    <w:rsid w:val="00CF7CCF"/>
    <w:rsid w:val="00CF7D8D"/>
    <w:rsid w:val="00D0033A"/>
    <w:rsid w:val="00D00522"/>
    <w:rsid w:val="00D00556"/>
    <w:rsid w:val="00D0058C"/>
    <w:rsid w:val="00D00698"/>
    <w:rsid w:val="00D00837"/>
    <w:rsid w:val="00D00B1A"/>
    <w:rsid w:val="00D00B22"/>
    <w:rsid w:val="00D00FCA"/>
    <w:rsid w:val="00D0155E"/>
    <w:rsid w:val="00D017EE"/>
    <w:rsid w:val="00D01AE8"/>
    <w:rsid w:val="00D01C73"/>
    <w:rsid w:val="00D02369"/>
    <w:rsid w:val="00D02635"/>
    <w:rsid w:val="00D0272A"/>
    <w:rsid w:val="00D029BA"/>
    <w:rsid w:val="00D02AFC"/>
    <w:rsid w:val="00D02C36"/>
    <w:rsid w:val="00D02D70"/>
    <w:rsid w:val="00D02E17"/>
    <w:rsid w:val="00D02F2F"/>
    <w:rsid w:val="00D03448"/>
    <w:rsid w:val="00D0344B"/>
    <w:rsid w:val="00D037F0"/>
    <w:rsid w:val="00D03976"/>
    <w:rsid w:val="00D03CF4"/>
    <w:rsid w:val="00D0479A"/>
    <w:rsid w:val="00D04A63"/>
    <w:rsid w:val="00D04DEB"/>
    <w:rsid w:val="00D04FC8"/>
    <w:rsid w:val="00D050BA"/>
    <w:rsid w:val="00D05196"/>
    <w:rsid w:val="00D05C67"/>
    <w:rsid w:val="00D05ED3"/>
    <w:rsid w:val="00D05F62"/>
    <w:rsid w:val="00D05FD4"/>
    <w:rsid w:val="00D06088"/>
    <w:rsid w:val="00D0675C"/>
    <w:rsid w:val="00D06800"/>
    <w:rsid w:val="00D0681F"/>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CC"/>
    <w:rsid w:val="00D1483A"/>
    <w:rsid w:val="00D14B88"/>
    <w:rsid w:val="00D153C8"/>
    <w:rsid w:val="00D1552A"/>
    <w:rsid w:val="00D1569A"/>
    <w:rsid w:val="00D15928"/>
    <w:rsid w:val="00D15D9D"/>
    <w:rsid w:val="00D1624D"/>
    <w:rsid w:val="00D1655E"/>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64"/>
    <w:rsid w:val="00D212B7"/>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F49"/>
    <w:rsid w:val="00D23374"/>
    <w:rsid w:val="00D23556"/>
    <w:rsid w:val="00D238C7"/>
    <w:rsid w:val="00D23A1F"/>
    <w:rsid w:val="00D23B89"/>
    <w:rsid w:val="00D23CE2"/>
    <w:rsid w:val="00D23D6F"/>
    <w:rsid w:val="00D24291"/>
    <w:rsid w:val="00D244D5"/>
    <w:rsid w:val="00D2486B"/>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B9F"/>
    <w:rsid w:val="00D31BEA"/>
    <w:rsid w:val="00D320A3"/>
    <w:rsid w:val="00D324F7"/>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C0E"/>
    <w:rsid w:val="00D33E3A"/>
    <w:rsid w:val="00D340CF"/>
    <w:rsid w:val="00D3410B"/>
    <w:rsid w:val="00D344C9"/>
    <w:rsid w:val="00D347D4"/>
    <w:rsid w:val="00D34B41"/>
    <w:rsid w:val="00D34F78"/>
    <w:rsid w:val="00D353B3"/>
    <w:rsid w:val="00D3568C"/>
    <w:rsid w:val="00D358B2"/>
    <w:rsid w:val="00D359BB"/>
    <w:rsid w:val="00D35BB8"/>
    <w:rsid w:val="00D35C70"/>
    <w:rsid w:val="00D3609F"/>
    <w:rsid w:val="00D3610A"/>
    <w:rsid w:val="00D36250"/>
    <w:rsid w:val="00D366C8"/>
    <w:rsid w:val="00D368C6"/>
    <w:rsid w:val="00D36B17"/>
    <w:rsid w:val="00D36C8E"/>
    <w:rsid w:val="00D36CA1"/>
    <w:rsid w:val="00D36D08"/>
    <w:rsid w:val="00D36D5A"/>
    <w:rsid w:val="00D36D7E"/>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1009"/>
    <w:rsid w:val="00D41128"/>
    <w:rsid w:val="00D41901"/>
    <w:rsid w:val="00D41A38"/>
    <w:rsid w:val="00D41CD0"/>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29F"/>
    <w:rsid w:val="00D44433"/>
    <w:rsid w:val="00D44A5C"/>
    <w:rsid w:val="00D4569B"/>
    <w:rsid w:val="00D456D8"/>
    <w:rsid w:val="00D4593A"/>
    <w:rsid w:val="00D45983"/>
    <w:rsid w:val="00D45B68"/>
    <w:rsid w:val="00D45E5C"/>
    <w:rsid w:val="00D45E7D"/>
    <w:rsid w:val="00D4666D"/>
    <w:rsid w:val="00D466E5"/>
    <w:rsid w:val="00D467C7"/>
    <w:rsid w:val="00D467E2"/>
    <w:rsid w:val="00D4688E"/>
    <w:rsid w:val="00D468E8"/>
    <w:rsid w:val="00D468EB"/>
    <w:rsid w:val="00D46ADC"/>
    <w:rsid w:val="00D46EF6"/>
    <w:rsid w:val="00D46F2D"/>
    <w:rsid w:val="00D471EF"/>
    <w:rsid w:val="00D47407"/>
    <w:rsid w:val="00D475CC"/>
    <w:rsid w:val="00D477E2"/>
    <w:rsid w:val="00D4785C"/>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200"/>
    <w:rsid w:val="00D5224E"/>
    <w:rsid w:val="00D52335"/>
    <w:rsid w:val="00D52400"/>
    <w:rsid w:val="00D5254E"/>
    <w:rsid w:val="00D52652"/>
    <w:rsid w:val="00D527A2"/>
    <w:rsid w:val="00D52A9A"/>
    <w:rsid w:val="00D52E1D"/>
    <w:rsid w:val="00D52F60"/>
    <w:rsid w:val="00D53768"/>
    <w:rsid w:val="00D537B0"/>
    <w:rsid w:val="00D538D7"/>
    <w:rsid w:val="00D539C2"/>
    <w:rsid w:val="00D53BA9"/>
    <w:rsid w:val="00D53FED"/>
    <w:rsid w:val="00D540D3"/>
    <w:rsid w:val="00D54370"/>
    <w:rsid w:val="00D5438E"/>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9D2"/>
    <w:rsid w:val="00D56C31"/>
    <w:rsid w:val="00D56D65"/>
    <w:rsid w:val="00D572B2"/>
    <w:rsid w:val="00D577B1"/>
    <w:rsid w:val="00D577E8"/>
    <w:rsid w:val="00D578AC"/>
    <w:rsid w:val="00D57C20"/>
    <w:rsid w:val="00D57F0A"/>
    <w:rsid w:val="00D57F8B"/>
    <w:rsid w:val="00D57F9F"/>
    <w:rsid w:val="00D6000B"/>
    <w:rsid w:val="00D60207"/>
    <w:rsid w:val="00D6038F"/>
    <w:rsid w:val="00D603B6"/>
    <w:rsid w:val="00D6041F"/>
    <w:rsid w:val="00D60657"/>
    <w:rsid w:val="00D60987"/>
    <w:rsid w:val="00D609A2"/>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2243"/>
    <w:rsid w:val="00D62588"/>
    <w:rsid w:val="00D6278F"/>
    <w:rsid w:val="00D628AF"/>
    <w:rsid w:val="00D62949"/>
    <w:rsid w:val="00D629D3"/>
    <w:rsid w:val="00D62CEF"/>
    <w:rsid w:val="00D62DEC"/>
    <w:rsid w:val="00D62E00"/>
    <w:rsid w:val="00D62E76"/>
    <w:rsid w:val="00D630EE"/>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3EE"/>
    <w:rsid w:val="00D6649B"/>
    <w:rsid w:val="00D667E0"/>
    <w:rsid w:val="00D66A2D"/>
    <w:rsid w:val="00D66B6D"/>
    <w:rsid w:val="00D66C66"/>
    <w:rsid w:val="00D66DAA"/>
    <w:rsid w:val="00D670C6"/>
    <w:rsid w:val="00D67241"/>
    <w:rsid w:val="00D6755B"/>
    <w:rsid w:val="00D67888"/>
    <w:rsid w:val="00D67CAD"/>
    <w:rsid w:val="00D67F18"/>
    <w:rsid w:val="00D67F1D"/>
    <w:rsid w:val="00D70060"/>
    <w:rsid w:val="00D7010A"/>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DAD"/>
    <w:rsid w:val="00D73E0D"/>
    <w:rsid w:val="00D74152"/>
    <w:rsid w:val="00D74461"/>
    <w:rsid w:val="00D7466F"/>
    <w:rsid w:val="00D74A3A"/>
    <w:rsid w:val="00D74AF7"/>
    <w:rsid w:val="00D74D84"/>
    <w:rsid w:val="00D74F9F"/>
    <w:rsid w:val="00D7505F"/>
    <w:rsid w:val="00D75199"/>
    <w:rsid w:val="00D75277"/>
    <w:rsid w:val="00D75426"/>
    <w:rsid w:val="00D7546C"/>
    <w:rsid w:val="00D75480"/>
    <w:rsid w:val="00D755CE"/>
    <w:rsid w:val="00D75843"/>
    <w:rsid w:val="00D758A1"/>
    <w:rsid w:val="00D759A8"/>
    <w:rsid w:val="00D75E85"/>
    <w:rsid w:val="00D75F68"/>
    <w:rsid w:val="00D76283"/>
    <w:rsid w:val="00D762B9"/>
    <w:rsid w:val="00D762DF"/>
    <w:rsid w:val="00D7640D"/>
    <w:rsid w:val="00D7643F"/>
    <w:rsid w:val="00D76495"/>
    <w:rsid w:val="00D76590"/>
    <w:rsid w:val="00D76902"/>
    <w:rsid w:val="00D769F0"/>
    <w:rsid w:val="00D76CFF"/>
    <w:rsid w:val="00D76E0D"/>
    <w:rsid w:val="00D76E83"/>
    <w:rsid w:val="00D771C9"/>
    <w:rsid w:val="00D77556"/>
    <w:rsid w:val="00D77612"/>
    <w:rsid w:val="00D7788A"/>
    <w:rsid w:val="00D77A98"/>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A1C"/>
    <w:rsid w:val="00D81BE1"/>
    <w:rsid w:val="00D81F9F"/>
    <w:rsid w:val="00D820F3"/>
    <w:rsid w:val="00D8211A"/>
    <w:rsid w:val="00D8228B"/>
    <w:rsid w:val="00D8259D"/>
    <w:rsid w:val="00D826DB"/>
    <w:rsid w:val="00D82846"/>
    <w:rsid w:val="00D829AC"/>
    <w:rsid w:val="00D82AA1"/>
    <w:rsid w:val="00D82E59"/>
    <w:rsid w:val="00D83401"/>
    <w:rsid w:val="00D83548"/>
    <w:rsid w:val="00D83850"/>
    <w:rsid w:val="00D83DF5"/>
    <w:rsid w:val="00D83E36"/>
    <w:rsid w:val="00D84132"/>
    <w:rsid w:val="00D841AC"/>
    <w:rsid w:val="00D841CA"/>
    <w:rsid w:val="00D84268"/>
    <w:rsid w:val="00D84278"/>
    <w:rsid w:val="00D845B1"/>
    <w:rsid w:val="00D846C5"/>
    <w:rsid w:val="00D84721"/>
    <w:rsid w:val="00D84734"/>
    <w:rsid w:val="00D847C6"/>
    <w:rsid w:val="00D84EA0"/>
    <w:rsid w:val="00D84F0A"/>
    <w:rsid w:val="00D85341"/>
    <w:rsid w:val="00D85592"/>
    <w:rsid w:val="00D855B7"/>
    <w:rsid w:val="00D858AB"/>
    <w:rsid w:val="00D85998"/>
    <w:rsid w:val="00D859FA"/>
    <w:rsid w:val="00D85B13"/>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F3"/>
    <w:rsid w:val="00D9529A"/>
    <w:rsid w:val="00D95322"/>
    <w:rsid w:val="00D955B0"/>
    <w:rsid w:val="00D95731"/>
    <w:rsid w:val="00D957C0"/>
    <w:rsid w:val="00D958CF"/>
    <w:rsid w:val="00D95B27"/>
    <w:rsid w:val="00D95BC2"/>
    <w:rsid w:val="00D95BFF"/>
    <w:rsid w:val="00D95F45"/>
    <w:rsid w:val="00D96AD5"/>
    <w:rsid w:val="00D96D51"/>
    <w:rsid w:val="00D9725D"/>
    <w:rsid w:val="00D9738E"/>
    <w:rsid w:val="00D97663"/>
    <w:rsid w:val="00D9785A"/>
    <w:rsid w:val="00D9793D"/>
    <w:rsid w:val="00D97D08"/>
    <w:rsid w:val="00D97D54"/>
    <w:rsid w:val="00D97E73"/>
    <w:rsid w:val="00D97E86"/>
    <w:rsid w:val="00D97FC6"/>
    <w:rsid w:val="00DA000D"/>
    <w:rsid w:val="00DA015E"/>
    <w:rsid w:val="00DA0293"/>
    <w:rsid w:val="00DA02EC"/>
    <w:rsid w:val="00DA0DDC"/>
    <w:rsid w:val="00DA0FC0"/>
    <w:rsid w:val="00DA10F6"/>
    <w:rsid w:val="00DA1293"/>
    <w:rsid w:val="00DA1613"/>
    <w:rsid w:val="00DA187A"/>
    <w:rsid w:val="00DA1D80"/>
    <w:rsid w:val="00DA2046"/>
    <w:rsid w:val="00DA2124"/>
    <w:rsid w:val="00DA2185"/>
    <w:rsid w:val="00DA2280"/>
    <w:rsid w:val="00DA2294"/>
    <w:rsid w:val="00DA23D2"/>
    <w:rsid w:val="00DA2476"/>
    <w:rsid w:val="00DA24FA"/>
    <w:rsid w:val="00DA29C4"/>
    <w:rsid w:val="00DA2A62"/>
    <w:rsid w:val="00DA2AFA"/>
    <w:rsid w:val="00DA2B65"/>
    <w:rsid w:val="00DA2D90"/>
    <w:rsid w:val="00DA3944"/>
    <w:rsid w:val="00DA3A26"/>
    <w:rsid w:val="00DA3B43"/>
    <w:rsid w:val="00DA3F00"/>
    <w:rsid w:val="00DA4021"/>
    <w:rsid w:val="00DA419D"/>
    <w:rsid w:val="00DA4214"/>
    <w:rsid w:val="00DA43CA"/>
    <w:rsid w:val="00DA43DA"/>
    <w:rsid w:val="00DA4442"/>
    <w:rsid w:val="00DA4562"/>
    <w:rsid w:val="00DA492A"/>
    <w:rsid w:val="00DA49A3"/>
    <w:rsid w:val="00DA49D8"/>
    <w:rsid w:val="00DA4D6E"/>
    <w:rsid w:val="00DA4DDD"/>
    <w:rsid w:val="00DA5B25"/>
    <w:rsid w:val="00DA5CA9"/>
    <w:rsid w:val="00DA5E7E"/>
    <w:rsid w:val="00DA60E8"/>
    <w:rsid w:val="00DA6492"/>
    <w:rsid w:val="00DA659D"/>
    <w:rsid w:val="00DA66EA"/>
    <w:rsid w:val="00DA6896"/>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05F"/>
    <w:rsid w:val="00DB111C"/>
    <w:rsid w:val="00DB132A"/>
    <w:rsid w:val="00DB151B"/>
    <w:rsid w:val="00DB1539"/>
    <w:rsid w:val="00DB1628"/>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52C"/>
    <w:rsid w:val="00DB4A73"/>
    <w:rsid w:val="00DB4B3C"/>
    <w:rsid w:val="00DB4E37"/>
    <w:rsid w:val="00DB4EB0"/>
    <w:rsid w:val="00DB4F9D"/>
    <w:rsid w:val="00DB4FFA"/>
    <w:rsid w:val="00DB51CA"/>
    <w:rsid w:val="00DB5913"/>
    <w:rsid w:val="00DB5A21"/>
    <w:rsid w:val="00DB5DEB"/>
    <w:rsid w:val="00DB5EE5"/>
    <w:rsid w:val="00DB6157"/>
    <w:rsid w:val="00DB6681"/>
    <w:rsid w:val="00DB680D"/>
    <w:rsid w:val="00DB6A75"/>
    <w:rsid w:val="00DB6E7A"/>
    <w:rsid w:val="00DB6F47"/>
    <w:rsid w:val="00DB70B3"/>
    <w:rsid w:val="00DB73C0"/>
    <w:rsid w:val="00DB749A"/>
    <w:rsid w:val="00DB74B2"/>
    <w:rsid w:val="00DB7570"/>
    <w:rsid w:val="00DB78FE"/>
    <w:rsid w:val="00DB7E8C"/>
    <w:rsid w:val="00DB7F5A"/>
    <w:rsid w:val="00DC0116"/>
    <w:rsid w:val="00DC0243"/>
    <w:rsid w:val="00DC0307"/>
    <w:rsid w:val="00DC0F93"/>
    <w:rsid w:val="00DC100E"/>
    <w:rsid w:val="00DC1157"/>
    <w:rsid w:val="00DC1384"/>
    <w:rsid w:val="00DC1479"/>
    <w:rsid w:val="00DC1624"/>
    <w:rsid w:val="00DC1763"/>
    <w:rsid w:val="00DC1AFE"/>
    <w:rsid w:val="00DC21C1"/>
    <w:rsid w:val="00DC22B7"/>
    <w:rsid w:val="00DC2466"/>
    <w:rsid w:val="00DC257F"/>
    <w:rsid w:val="00DC2898"/>
    <w:rsid w:val="00DC28A6"/>
    <w:rsid w:val="00DC28EC"/>
    <w:rsid w:val="00DC2947"/>
    <w:rsid w:val="00DC2A25"/>
    <w:rsid w:val="00DC33FA"/>
    <w:rsid w:val="00DC3417"/>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5"/>
    <w:rsid w:val="00DD1ED7"/>
    <w:rsid w:val="00DD2313"/>
    <w:rsid w:val="00DD2370"/>
    <w:rsid w:val="00DD242B"/>
    <w:rsid w:val="00DD2775"/>
    <w:rsid w:val="00DD2A92"/>
    <w:rsid w:val="00DD2FE5"/>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8D9"/>
    <w:rsid w:val="00DD59AB"/>
    <w:rsid w:val="00DD5C78"/>
    <w:rsid w:val="00DD5FAA"/>
    <w:rsid w:val="00DD5FFE"/>
    <w:rsid w:val="00DD6015"/>
    <w:rsid w:val="00DD6053"/>
    <w:rsid w:val="00DD61E6"/>
    <w:rsid w:val="00DD6396"/>
    <w:rsid w:val="00DD6421"/>
    <w:rsid w:val="00DD6444"/>
    <w:rsid w:val="00DD6C34"/>
    <w:rsid w:val="00DD6C70"/>
    <w:rsid w:val="00DD6DA2"/>
    <w:rsid w:val="00DD6FC8"/>
    <w:rsid w:val="00DD761C"/>
    <w:rsid w:val="00DD7AC7"/>
    <w:rsid w:val="00DE007D"/>
    <w:rsid w:val="00DE011E"/>
    <w:rsid w:val="00DE0171"/>
    <w:rsid w:val="00DE0333"/>
    <w:rsid w:val="00DE0558"/>
    <w:rsid w:val="00DE067E"/>
    <w:rsid w:val="00DE088E"/>
    <w:rsid w:val="00DE0CF7"/>
    <w:rsid w:val="00DE0D84"/>
    <w:rsid w:val="00DE0E1F"/>
    <w:rsid w:val="00DE0EF6"/>
    <w:rsid w:val="00DE110B"/>
    <w:rsid w:val="00DE1194"/>
    <w:rsid w:val="00DE128B"/>
    <w:rsid w:val="00DE1318"/>
    <w:rsid w:val="00DE1799"/>
    <w:rsid w:val="00DE1826"/>
    <w:rsid w:val="00DE1CE8"/>
    <w:rsid w:val="00DE1D95"/>
    <w:rsid w:val="00DE2184"/>
    <w:rsid w:val="00DE21CF"/>
    <w:rsid w:val="00DE2243"/>
    <w:rsid w:val="00DE23BD"/>
    <w:rsid w:val="00DE279F"/>
    <w:rsid w:val="00DE28F0"/>
    <w:rsid w:val="00DE2AD7"/>
    <w:rsid w:val="00DE2B9A"/>
    <w:rsid w:val="00DE2CFB"/>
    <w:rsid w:val="00DE2D4B"/>
    <w:rsid w:val="00DE2E1E"/>
    <w:rsid w:val="00DE2F6C"/>
    <w:rsid w:val="00DE3718"/>
    <w:rsid w:val="00DE3E7C"/>
    <w:rsid w:val="00DE3FD6"/>
    <w:rsid w:val="00DE4069"/>
    <w:rsid w:val="00DE4217"/>
    <w:rsid w:val="00DE4423"/>
    <w:rsid w:val="00DE464E"/>
    <w:rsid w:val="00DE4664"/>
    <w:rsid w:val="00DE46CE"/>
    <w:rsid w:val="00DE4811"/>
    <w:rsid w:val="00DE4B0C"/>
    <w:rsid w:val="00DE4CD2"/>
    <w:rsid w:val="00DE58DA"/>
    <w:rsid w:val="00DE5FDA"/>
    <w:rsid w:val="00DE6059"/>
    <w:rsid w:val="00DE61AA"/>
    <w:rsid w:val="00DE61F7"/>
    <w:rsid w:val="00DE6459"/>
    <w:rsid w:val="00DE693E"/>
    <w:rsid w:val="00DE7025"/>
    <w:rsid w:val="00DE726B"/>
    <w:rsid w:val="00DE752E"/>
    <w:rsid w:val="00DE7577"/>
    <w:rsid w:val="00DE7586"/>
    <w:rsid w:val="00DE7712"/>
    <w:rsid w:val="00DE7793"/>
    <w:rsid w:val="00DE7ADA"/>
    <w:rsid w:val="00DE7D03"/>
    <w:rsid w:val="00DE7F45"/>
    <w:rsid w:val="00DE7F47"/>
    <w:rsid w:val="00DE7FD3"/>
    <w:rsid w:val="00DF02EC"/>
    <w:rsid w:val="00DF0656"/>
    <w:rsid w:val="00DF0676"/>
    <w:rsid w:val="00DF0700"/>
    <w:rsid w:val="00DF070A"/>
    <w:rsid w:val="00DF0820"/>
    <w:rsid w:val="00DF09D4"/>
    <w:rsid w:val="00DF0D33"/>
    <w:rsid w:val="00DF0E63"/>
    <w:rsid w:val="00DF12DC"/>
    <w:rsid w:val="00DF1300"/>
    <w:rsid w:val="00DF155A"/>
    <w:rsid w:val="00DF1A04"/>
    <w:rsid w:val="00DF1B09"/>
    <w:rsid w:val="00DF1CE6"/>
    <w:rsid w:val="00DF1EB6"/>
    <w:rsid w:val="00DF1FD6"/>
    <w:rsid w:val="00DF2609"/>
    <w:rsid w:val="00DF2901"/>
    <w:rsid w:val="00DF2BEA"/>
    <w:rsid w:val="00DF2D0C"/>
    <w:rsid w:val="00DF2F85"/>
    <w:rsid w:val="00DF32AF"/>
    <w:rsid w:val="00DF3307"/>
    <w:rsid w:val="00DF357E"/>
    <w:rsid w:val="00DF360E"/>
    <w:rsid w:val="00DF3623"/>
    <w:rsid w:val="00DF380C"/>
    <w:rsid w:val="00DF3A2C"/>
    <w:rsid w:val="00DF3FE5"/>
    <w:rsid w:val="00DF4131"/>
    <w:rsid w:val="00DF4158"/>
    <w:rsid w:val="00DF41D1"/>
    <w:rsid w:val="00DF4430"/>
    <w:rsid w:val="00DF4920"/>
    <w:rsid w:val="00DF4DEA"/>
    <w:rsid w:val="00DF4F19"/>
    <w:rsid w:val="00DF5002"/>
    <w:rsid w:val="00DF5161"/>
    <w:rsid w:val="00DF526E"/>
    <w:rsid w:val="00DF5270"/>
    <w:rsid w:val="00DF5851"/>
    <w:rsid w:val="00DF5B4C"/>
    <w:rsid w:val="00DF6014"/>
    <w:rsid w:val="00DF6131"/>
    <w:rsid w:val="00DF6531"/>
    <w:rsid w:val="00DF6824"/>
    <w:rsid w:val="00DF69A9"/>
    <w:rsid w:val="00DF6A83"/>
    <w:rsid w:val="00DF6EB2"/>
    <w:rsid w:val="00DF7226"/>
    <w:rsid w:val="00DF74CE"/>
    <w:rsid w:val="00DF7541"/>
    <w:rsid w:val="00DF7898"/>
    <w:rsid w:val="00DF79C8"/>
    <w:rsid w:val="00DF7BC3"/>
    <w:rsid w:val="00DF7C74"/>
    <w:rsid w:val="00DF7EBB"/>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3C"/>
    <w:rsid w:val="00E0355C"/>
    <w:rsid w:val="00E035E4"/>
    <w:rsid w:val="00E03944"/>
    <w:rsid w:val="00E03BDD"/>
    <w:rsid w:val="00E03BEA"/>
    <w:rsid w:val="00E04015"/>
    <w:rsid w:val="00E0401E"/>
    <w:rsid w:val="00E046C1"/>
    <w:rsid w:val="00E049EC"/>
    <w:rsid w:val="00E04B54"/>
    <w:rsid w:val="00E04BBE"/>
    <w:rsid w:val="00E04ED2"/>
    <w:rsid w:val="00E05065"/>
    <w:rsid w:val="00E054F3"/>
    <w:rsid w:val="00E05744"/>
    <w:rsid w:val="00E05A43"/>
    <w:rsid w:val="00E05AB3"/>
    <w:rsid w:val="00E05FC4"/>
    <w:rsid w:val="00E06089"/>
    <w:rsid w:val="00E0615B"/>
    <w:rsid w:val="00E06456"/>
    <w:rsid w:val="00E068F7"/>
    <w:rsid w:val="00E06977"/>
    <w:rsid w:val="00E06AA5"/>
    <w:rsid w:val="00E06AF4"/>
    <w:rsid w:val="00E06D95"/>
    <w:rsid w:val="00E06EDE"/>
    <w:rsid w:val="00E073C8"/>
    <w:rsid w:val="00E07686"/>
    <w:rsid w:val="00E07E45"/>
    <w:rsid w:val="00E07F2B"/>
    <w:rsid w:val="00E1007C"/>
    <w:rsid w:val="00E101F9"/>
    <w:rsid w:val="00E102BD"/>
    <w:rsid w:val="00E1039D"/>
    <w:rsid w:val="00E103F8"/>
    <w:rsid w:val="00E10631"/>
    <w:rsid w:val="00E10890"/>
    <w:rsid w:val="00E10B04"/>
    <w:rsid w:val="00E11223"/>
    <w:rsid w:val="00E11337"/>
    <w:rsid w:val="00E114AD"/>
    <w:rsid w:val="00E115AF"/>
    <w:rsid w:val="00E11C8E"/>
    <w:rsid w:val="00E11EB8"/>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C7C"/>
    <w:rsid w:val="00E14DD0"/>
    <w:rsid w:val="00E14F0B"/>
    <w:rsid w:val="00E14F6F"/>
    <w:rsid w:val="00E150B1"/>
    <w:rsid w:val="00E15352"/>
    <w:rsid w:val="00E154A1"/>
    <w:rsid w:val="00E156A2"/>
    <w:rsid w:val="00E15DEA"/>
    <w:rsid w:val="00E15ED2"/>
    <w:rsid w:val="00E16187"/>
    <w:rsid w:val="00E164E8"/>
    <w:rsid w:val="00E1654E"/>
    <w:rsid w:val="00E167D4"/>
    <w:rsid w:val="00E16994"/>
    <w:rsid w:val="00E16C05"/>
    <w:rsid w:val="00E16CEA"/>
    <w:rsid w:val="00E16F1B"/>
    <w:rsid w:val="00E1725B"/>
    <w:rsid w:val="00E172D5"/>
    <w:rsid w:val="00E1756B"/>
    <w:rsid w:val="00E175FF"/>
    <w:rsid w:val="00E176D6"/>
    <w:rsid w:val="00E17A2F"/>
    <w:rsid w:val="00E17C3F"/>
    <w:rsid w:val="00E17CFB"/>
    <w:rsid w:val="00E17D0C"/>
    <w:rsid w:val="00E2007F"/>
    <w:rsid w:val="00E200EF"/>
    <w:rsid w:val="00E201E3"/>
    <w:rsid w:val="00E2036F"/>
    <w:rsid w:val="00E20484"/>
    <w:rsid w:val="00E20661"/>
    <w:rsid w:val="00E2071F"/>
    <w:rsid w:val="00E20770"/>
    <w:rsid w:val="00E20855"/>
    <w:rsid w:val="00E20862"/>
    <w:rsid w:val="00E20AD1"/>
    <w:rsid w:val="00E20DF1"/>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8FB"/>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72FE"/>
    <w:rsid w:val="00E27561"/>
    <w:rsid w:val="00E27601"/>
    <w:rsid w:val="00E2786C"/>
    <w:rsid w:val="00E27871"/>
    <w:rsid w:val="00E27D55"/>
    <w:rsid w:val="00E3038D"/>
    <w:rsid w:val="00E30517"/>
    <w:rsid w:val="00E30630"/>
    <w:rsid w:val="00E3066B"/>
    <w:rsid w:val="00E3070A"/>
    <w:rsid w:val="00E307F7"/>
    <w:rsid w:val="00E30A72"/>
    <w:rsid w:val="00E30A98"/>
    <w:rsid w:val="00E30ABF"/>
    <w:rsid w:val="00E30D78"/>
    <w:rsid w:val="00E30DB2"/>
    <w:rsid w:val="00E30EC0"/>
    <w:rsid w:val="00E30F51"/>
    <w:rsid w:val="00E3116D"/>
    <w:rsid w:val="00E311D2"/>
    <w:rsid w:val="00E31506"/>
    <w:rsid w:val="00E31A4E"/>
    <w:rsid w:val="00E31DFC"/>
    <w:rsid w:val="00E3200D"/>
    <w:rsid w:val="00E325BE"/>
    <w:rsid w:val="00E32705"/>
    <w:rsid w:val="00E32C51"/>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83D"/>
    <w:rsid w:val="00E35AC2"/>
    <w:rsid w:val="00E35B87"/>
    <w:rsid w:val="00E35EB9"/>
    <w:rsid w:val="00E35F47"/>
    <w:rsid w:val="00E3610B"/>
    <w:rsid w:val="00E363B9"/>
    <w:rsid w:val="00E3675B"/>
    <w:rsid w:val="00E36A16"/>
    <w:rsid w:val="00E36A5A"/>
    <w:rsid w:val="00E36AED"/>
    <w:rsid w:val="00E36C2E"/>
    <w:rsid w:val="00E36D4D"/>
    <w:rsid w:val="00E3702F"/>
    <w:rsid w:val="00E37447"/>
    <w:rsid w:val="00E377BF"/>
    <w:rsid w:val="00E37C25"/>
    <w:rsid w:val="00E401AA"/>
    <w:rsid w:val="00E401F7"/>
    <w:rsid w:val="00E402F6"/>
    <w:rsid w:val="00E40362"/>
    <w:rsid w:val="00E404A0"/>
    <w:rsid w:val="00E405A2"/>
    <w:rsid w:val="00E405ED"/>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E92"/>
    <w:rsid w:val="00E42F41"/>
    <w:rsid w:val="00E432AE"/>
    <w:rsid w:val="00E434BD"/>
    <w:rsid w:val="00E434D2"/>
    <w:rsid w:val="00E4356E"/>
    <w:rsid w:val="00E436A3"/>
    <w:rsid w:val="00E43B1F"/>
    <w:rsid w:val="00E43CB4"/>
    <w:rsid w:val="00E43F1E"/>
    <w:rsid w:val="00E43F5A"/>
    <w:rsid w:val="00E44374"/>
    <w:rsid w:val="00E4466A"/>
    <w:rsid w:val="00E447D5"/>
    <w:rsid w:val="00E45041"/>
    <w:rsid w:val="00E450D8"/>
    <w:rsid w:val="00E452D0"/>
    <w:rsid w:val="00E4532E"/>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D5F"/>
    <w:rsid w:val="00E47D96"/>
    <w:rsid w:val="00E47DFE"/>
    <w:rsid w:val="00E50325"/>
    <w:rsid w:val="00E5037A"/>
    <w:rsid w:val="00E505D0"/>
    <w:rsid w:val="00E50621"/>
    <w:rsid w:val="00E508D6"/>
    <w:rsid w:val="00E509C9"/>
    <w:rsid w:val="00E50ADD"/>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5100"/>
    <w:rsid w:val="00E5606B"/>
    <w:rsid w:val="00E564C1"/>
    <w:rsid w:val="00E564D7"/>
    <w:rsid w:val="00E5670B"/>
    <w:rsid w:val="00E56920"/>
    <w:rsid w:val="00E56A7B"/>
    <w:rsid w:val="00E56D53"/>
    <w:rsid w:val="00E56D97"/>
    <w:rsid w:val="00E56E3C"/>
    <w:rsid w:val="00E56E51"/>
    <w:rsid w:val="00E56F3C"/>
    <w:rsid w:val="00E5708E"/>
    <w:rsid w:val="00E5711F"/>
    <w:rsid w:val="00E572BE"/>
    <w:rsid w:val="00E577B5"/>
    <w:rsid w:val="00E57CC4"/>
    <w:rsid w:val="00E6000E"/>
    <w:rsid w:val="00E60050"/>
    <w:rsid w:val="00E600AD"/>
    <w:rsid w:val="00E6014B"/>
    <w:rsid w:val="00E602C9"/>
    <w:rsid w:val="00E60583"/>
    <w:rsid w:val="00E606CB"/>
    <w:rsid w:val="00E608B7"/>
    <w:rsid w:val="00E608E1"/>
    <w:rsid w:val="00E60928"/>
    <w:rsid w:val="00E60E12"/>
    <w:rsid w:val="00E60F80"/>
    <w:rsid w:val="00E61298"/>
    <w:rsid w:val="00E6134E"/>
    <w:rsid w:val="00E613CE"/>
    <w:rsid w:val="00E6198F"/>
    <w:rsid w:val="00E61B55"/>
    <w:rsid w:val="00E61DAC"/>
    <w:rsid w:val="00E61F86"/>
    <w:rsid w:val="00E628B6"/>
    <w:rsid w:val="00E629F2"/>
    <w:rsid w:val="00E62AF2"/>
    <w:rsid w:val="00E62C19"/>
    <w:rsid w:val="00E62C6B"/>
    <w:rsid w:val="00E62EBB"/>
    <w:rsid w:val="00E630F7"/>
    <w:rsid w:val="00E6333E"/>
    <w:rsid w:val="00E639A3"/>
    <w:rsid w:val="00E63BEE"/>
    <w:rsid w:val="00E63C92"/>
    <w:rsid w:val="00E63CF5"/>
    <w:rsid w:val="00E643D0"/>
    <w:rsid w:val="00E6442B"/>
    <w:rsid w:val="00E64661"/>
    <w:rsid w:val="00E64763"/>
    <w:rsid w:val="00E64774"/>
    <w:rsid w:val="00E647DC"/>
    <w:rsid w:val="00E6484F"/>
    <w:rsid w:val="00E64953"/>
    <w:rsid w:val="00E64B4F"/>
    <w:rsid w:val="00E651A1"/>
    <w:rsid w:val="00E65A2F"/>
    <w:rsid w:val="00E65A35"/>
    <w:rsid w:val="00E65A4F"/>
    <w:rsid w:val="00E65E6B"/>
    <w:rsid w:val="00E6640D"/>
    <w:rsid w:val="00E666A1"/>
    <w:rsid w:val="00E6670B"/>
    <w:rsid w:val="00E6682F"/>
    <w:rsid w:val="00E67394"/>
    <w:rsid w:val="00E67631"/>
    <w:rsid w:val="00E67A11"/>
    <w:rsid w:val="00E67A78"/>
    <w:rsid w:val="00E67B16"/>
    <w:rsid w:val="00E67DB1"/>
    <w:rsid w:val="00E7002F"/>
    <w:rsid w:val="00E7041A"/>
    <w:rsid w:val="00E705A4"/>
    <w:rsid w:val="00E705E5"/>
    <w:rsid w:val="00E70608"/>
    <w:rsid w:val="00E70B0C"/>
    <w:rsid w:val="00E70ECC"/>
    <w:rsid w:val="00E71424"/>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01"/>
    <w:rsid w:val="00E74B5A"/>
    <w:rsid w:val="00E74B97"/>
    <w:rsid w:val="00E74F79"/>
    <w:rsid w:val="00E7524F"/>
    <w:rsid w:val="00E75488"/>
    <w:rsid w:val="00E7556D"/>
    <w:rsid w:val="00E75693"/>
    <w:rsid w:val="00E756FB"/>
    <w:rsid w:val="00E76141"/>
    <w:rsid w:val="00E76270"/>
    <w:rsid w:val="00E7649F"/>
    <w:rsid w:val="00E76B45"/>
    <w:rsid w:val="00E76C34"/>
    <w:rsid w:val="00E77040"/>
    <w:rsid w:val="00E772C4"/>
    <w:rsid w:val="00E77655"/>
    <w:rsid w:val="00E7799F"/>
    <w:rsid w:val="00E77B51"/>
    <w:rsid w:val="00E77EF6"/>
    <w:rsid w:val="00E800C0"/>
    <w:rsid w:val="00E8016D"/>
    <w:rsid w:val="00E80B5F"/>
    <w:rsid w:val="00E80DCF"/>
    <w:rsid w:val="00E810EC"/>
    <w:rsid w:val="00E8112C"/>
    <w:rsid w:val="00E81587"/>
    <w:rsid w:val="00E81645"/>
    <w:rsid w:val="00E817DC"/>
    <w:rsid w:val="00E819A4"/>
    <w:rsid w:val="00E82157"/>
    <w:rsid w:val="00E82336"/>
    <w:rsid w:val="00E826C8"/>
    <w:rsid w:val="00E82819"/>
    <w:rsid w:val="00E82879"/>
    <w:rsid w:val="00E82CCF"/>
    <w:rsid w:val="00E82D5F"/>
    <w:rsid w:val="00E82EE0"/>
    <w:rsid w:val="00E83280"/>
    <w:rsid w:val="00E832C9"/>
    <w:rsid w:val="00E8343A"/>
    <w:rsid w:val="00E8344D"/>
    <w:rsid w:val="00E83469"/>
    <w:rsid w:val="00E83B47"/>
    <w:rsid w:val="00E83C49"/>
    <w:rsid w:val="00E83D24"/>
    <w:rsid w:val="00E83D80"/>
    <w:rsid w:val="00E83E6E"/>
    <w:rsid w:val="00E840A3"/>
    <w:rsid w:val="00E84110"/>
    <w:rsid w:val="00E8412F"/>
    <w:rsid w:val="00E84661"/>
    <w:rsid w:val="00E84746"/>
    <w:rsid w:val="00E847BF"/>
    <w:rsid w:val="00E84934"/>
    <w:rsid w:val="00E84A69"/>
    <w:rsid w:val="00E84F1A"/>
    <w:rsid w:val="00E84F9E"/>
    <w:rsid w:val="00E85092"/>
    <w:rsid w:val="00E853AC"/>
    <w:rsid w:val="00E85483"/>
    <w:rsid w:val="00E8548B"/>
    <w:rsid w:val="00E854ED"/>
    <w:rsid w:val="00E8568F"/>
    <w:rsid w:val="00E856D3"/>
    <w:rsid w:val="00E8574D"/>
    <w:rsid w:val="00E85AED"/>
    <w:rsid w:val="00E85E7A"/>
    <w:rsid w:val="00E86057"/>
    <w:rsid w:val="00E86058"/>
    <w:rsid w:val="00E86144"/>
    <w:rsid w:val="00E861F7"/>
    <w:rsid w:val="00E86503"/>
    <w:rsid w:val="00E8650F"/>
    <w:rsid w:val="00E865F6"/>
    <w:rsid w:val="00E86647"/>
    <w:rsid w:val="00E86BF7"/>
    <w:rsid w:val="00E87096"/>
    <w:rsid w:val="00E87152"/>
    <w:rsid w:val="00E87182"/>
    <w:rsid w:val="00E87865"/>
    <w:rsid w:val="00E879F0"/>
    <w:rsid w:val="00E87AE6"/>
    <w:rsid w:val="00E87BC7"/>
    <w:rsid w:val="00E87C31"/>
    <w:rsid w:val="00E90278"/>
    <w:rsid w:val="00E906F3"/>
    <w:rsid w:val="00E9073B"/>
    <w:rsid w:val="00E9084B"/>
    <w:rsid w:val="00E90860"/>
    <w:rsid w:val="00E90FCD"/>
    <w:rsid w:val="00E91139"/>
    <w:rsid w:val="00E913F7"/>
    <w:rsid w:val="00E914DA"/>
    <w:rsid w:val="00E915B2"/>
    <w:rsid w:val="00E915E1"/>
    <w:rsid w:val="00E9183E"/>
    <w:rsid w:val="00E919F0"/>
    <w:rsid w:val="00E91BF2"/>
    <w:rsid w:val="00E91DDE"/>
    <w:rsid w:val="00E91E61"/>
    <w:rsid w:val="00E920B8"/>
    <w:rsid w:val="00E92240"/>
    <w:rsid w:val="00E9224A"/>
    <w:rsid w:val="00E924C7"/>
    <w:rsid w:val="00E9281F"/>
    <w:rsid w:val="00E929BD"/>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5754"/>
    <w:rsid w:val="00E959A9"/>
    <w:rsid w:val="00E95A9A"/>
    <w:rsid w:val="00E95D59"/>
    <w:rsid w:val="00E9627E"/>
    <w:rsid w:val="00E962E2"/>
    <w:rsid w:val="00E96697"/>
    <w:rsid w:val="00E96805"/>
    <w:rsid w:val="00E96C44"/>
    <w:rsid w:val="00E96C84"/>
    <w:rsid w:val="00E96F40"/>
    <w:rsid w:val="00E96FBC"/>
    <w:rsid w:val="00E970D2"/>
    <w:rsid w:val="00E9712A"/>
    <w:rsid w:val="00E97353"/>
    <w:rsid w:val="00E9738B"/>
    <w:rsid w:val="00E97507"/>
    <w:rsid w:val="00E97512"/>
    <w:rsid w:val="00E978CE"/>
    <w:rsid w:val="00E97C86"/>
    <w:rsid w:val="00EA0164"/>
    <w:rsid w:val="00EA026A"/>
    <w:rsid w:val="00EA0281"/>
    <w:rsid w:val="00EA02C4"/>
    <w:rsid w:val="00EA0A3A"/>
    <w:rsid w:val="00EA0BD3"/>
    <w:rsid w:val="00EA0BFA"/>
    <w:rsid w:val="00EA0E05"/>
    <w:rsid w:val="00EA0E10"/>
    <w:rsid w:val="00EA0EB5"/>
    <w:rsid w:val="00EA10AE"/>
    <w:rsid w:val="00EA111E"/>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3F02"/>
    <w:rsid w:val="00EA4087"/>
    <w:rsid w:val="00EA430C"/>
    <w:rsid w:val="00EA46DE"/>
    <w:rsid w:val="00EA475F"/>
    <w:rsid w:val="00EA4A36"/>
    <w:rsid w:val="00EA5029"/>
    <w:rsid w:val="00EA5335"/>
    <w:rsid w:val="00EA5372"/>
    <w:rsid w:val="00EA53A8"/>
    <w:rsid w:val="00EA53C4"/>
    <w:rsid w:val="00EA5A7B"/>
    <w:rsid w:val="00EA5CBA"/>
    <w:rsid w:val="00EA5F31"/>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470"/>
    <w:rsid w:val="00EB05DC"/>
    <w:rsid w:val="00EB0650"/>
    <w:rsid w:val="00EB0884"/>
    <w:rsid w:val="00EB0CBA"/>
    <w:rsid w:val="00EB0FF5"/>
    <w:rsid w:val="00EB10FB"/>
    <w:rsid w:val="00EB1180"/>
    <w:rsid w:val="00EB1304"/>
    <w:rsid w:val="00EB141A"/>
    <w:rsid w:val="00EB1705"/>
    <w:rsid w:val="00EB1DA4"/>
    <w:rsid w:val="00EB1FE5"/>
    <w:rsid w:val="00EB2023"/>
    <w:rsid w:val="00EB2189"/>
    <w:rsid w:val="00EB2360"/>
    <w:rsid w:val="00EB2435"/>
    <w:rsid w:val="00EB269A"/>
    <w:rsid w:val="00EB2814"/>
    <w:rsid w:val="00EB296A"/>
    <w:rsid w:val="00EB29AF"/>
    <w:rsid w:val="00EB2ABE"/>
    <w:rsid w:val="00EB316B"/>
    <w:rsid w:val="00EB3495"/>
    <w:rsid w:val="00EB365A"/>
    <w:rsid w:val="00EB3828"/>
    <w:rsid w:val="00EB3953"/>
    <w:rsid w:val="00EB3C79"/>
    <w:rsid w:val="00EB3CE0"/>
    <w:rsid w:val="00EB3DB0"/>
    <w:rsid w:val="00EB3F2D"/>
    <w:rsid w:val="00EB410B"/>
    <w:rsid w:val="00EB4128"/>
    <w:rsid w:val="00EB42C8"/>
    <w:rsid w:val="00EB461B"/>
    <w:rsid w:val="00EB46FC"/>
    <w:rsid w:val="00EB4D13"/>
    <w:rsid w:val="00EB4E1F"/>
    <w:rsid w:val="00EB5030"/>
    <w:rsid w:val="00EB50C4"/>
    <w:rsid w:val="00EB534C"/>
    <w:rsid w:val="00EB54D9"/>
    <w:rsid w:val="00EB55B0"/>
    <w:rsid w:val="00EB55D2"/>
    <w:rsid w:val="00EB56E5"/>
    <w:rsid w:val="00EB5A08"/>
    <w:rsid w:val="00EB5C31"/>
    <w:rsid w:val="00EB6184"/>
    <w:rsid w:val="00EB6721"/>
    <w:rsid w:val="00EB6A1B"/>
    <w:rsid w:val="00EB6B60"/>
    <w:rsid w:val="00EB6C51"/>
    <w:rsid w:val="00EB6C53"/>
    <w:rsid w:val="00EB6CBD"/>
    <w:rsid w:val="00EB6E1A"/>
    <w:rsid w:val="00EB6E97"/>
    <w:rsid w:val="00EB71A6"/>
    <w:rsid w:val="00EB720A"/>
    <w:rsid w:val="00EB73C6"/>
    <w:rsid w:val="00EB749C"/>
    <w:rsid w:val="00EB75F5"/>
    <w:rsid w:val="00EB7675"/>
    <w:rsid w:val="00EB7804"/>
    <w:rsid w:val="00EB7832"/>
    <w:rsid w:val="00EB7A4E"/>
    <w:rsid w:val="00EB7B16"/>
    <w:rsid w:val="00EB7B45"/>
    <w:rsid w:val="00EB7C50"/>
    <w:rsid w:val="00EB7E4D"/>
    <w:rsid w:val="00EB7E97"/>
    <w:rsid w:val="00EB7EF4"/>
    <w:rsid w:val="00EB7F7E"/>
    <w:rsid w:val="00EB7FE8"/>
    <w:rsid w:val="00EB7FF5"/>
    <w:rsid w:val="00EC04D7"/>
    <w:rsid w:val="00EC0662"/>
    <w:rsid w:val="00EC06DE"/>
    <w:rsid w:val="00EC0A5E"/>
    <w:rsid w:val="00EC0FD0"/>
    <w:rsid w:val="00EC1403"/>
    <w:rsid w:val="00EC158B"/>
    <w:rsid w:val="00EC1638"/>
    <w:rsid w:val="00EC1749"/>
    <w:rsid w:val="00EC183D"/>
    <w:rsid w:val="00EC1B9E"/>
    <w:rsid w:val="00EC1C67"/>
    <w:rsid w:val="00EC1D83"/>
    <w:rsid w:val="00EC1E20"/>
    <w:rsid w:val="00EC1E43"/>
    <w:rsid w:val="00EC1FE9"/>
    <w:rsid w:val="00EC2220"/>
    <w:rsid w:val="00EC2617"/>
    <w:rsid w:val="00EC28CD"/>
    <w:rsid w:val="00EC292F"/>
    <w:rsid w:val="00EC2C50"/>
    <w:rsid w:val="00EC2E21"/>
    <w:rsid w:val="00EC30FE"/>
    <w:rsid w:val="00EC362E"/>
    <w:rsid w:val="00EC36D3"/>
    <w:rsid w:val="00EC36DD"/>
    <w:rsid w:val="00EC3745"/>
    <w:rsid w:val="00EC3CA4"/>
    <w:rsid w:val="00EC3E81"/>
    <w:rsid w:val="00EC3EC8"/>
    <w:rsid w:val="00EC44E7"/>
    <w:rsid w:val="00EC4890"/>
    <w:rsid w:val="00EC4D77"/>
    <w:rsid w:val="00EC4D7B"/>
    <w:rsid w:val="00EC4E2E"/>
    <w:rsid w:val="00EC555C"/>
    <w:rsid w:val="00EC5581"/>
    <w:rsid w:val="00EC564D"/>
    <w:rsid w:val="00EC5CE3"/>
    <w:rsid w:val="00EC5ED3"/>
    <w:rsid w:val="00EC60A1"/>
    <w:rsid w:val="00EC614D"/>
    <w:rsid w:val="00EC61D5"/>
    <w:rsid w:val="00EC6337"/>
    <w:rsid w:val="00EC6588"/>
    <w:rsid w:val="00EC6D68"/>
    <w:rsid w:val="00EC6D82"/>
    <w:rsid w:val="00EC7183"/>
    <w:rsid w:val="00EC71AB"/>
    <w:rsid w:val="00EC7316"/>
    <w:rsid w:val="00EC73D5"/>
    <w:rsid w:val="00EC7534"/>
    <w:rsid w:val="00EC7E41"/>
    <w:rsid w:val="00EC7EE8"/>
    <w:rsid w:val="00ED0DE8"/>
    <w:rsid w:val="00ED0EB9"/>
    <w:rsid w:val="00ED1024"/>
    <w:rsid w:val="00ED16E3"/>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7D"/>
    <w:rsid w:val="00ED3DA3"/>
    <w:rsid w:val="00ED40CC"/>
    <w:rsid w:val="00ED4834"/>
    <w:rsid w:val="00ED4BDE"/>
    <w:rsid w:val="00ED4C41"/>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327"/>
    <w:rsid w:val="00ED7409"/>
    <w:rsid w:val="00ED7BAF"/>
    <w:rsid w:val="00EE0121"/>
    <w:rsid w:val="00EE01B5"/>
    <w:rsid w:val="00EE0294"/>
    <w:rsid w:val="00EE0318"/>
    <w:rsid w:val="00EE037A"/>
    <w:rsid w:val="00EE04FF"/>
    <w:rsid w:val="00EE08BC"/>
    <w:rsid w:val="00EE0935"/>
    <w:rsid w:val="00EE09EA"/>
    <w:rsid w:val="00EE0A49"/>
    <w:rsid w:val="00EE0C9E"/>
    <w:rsid w:val="00EE0CA1"/>
    <w:rsid w:val="00EE15A8"/>
    <w:rsid w:val="00EE15CA"/>
    <w:rsid w:val="00EE18BB"/>
    <w:rsid w:val="00EE1938"/>
    <w:rsid w:val="00EE19D9"/>
    <w:rsid w:val="00EE1CDA"/>
    <w:rsid w:val="00EE1F5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0ED"/>
    <w:rsid w:val="00EE418F"/>
    <w:rsid w:val="00EE42AF"/>
    <w:rsid w:val="00EE46F4"/>
    <w:rsid w:val="00EE4825"/>
    <w:rsid w:val="00EE48CA"/>
    <w:rsid w:val="00EE4928"/>
    <w:rsid w:val="00EE4BC4"/>
    <w:rsid w:val="00EE4BEE"/>
    <w:rsid w:val="00EE4C7F"/>
    <w:rsid w:val="00EE5112"/>
    <w:rsid w:val="00EE53FD"/>
    <w:rsid w:val="00EE58F0"/>
    <w:rsid w:val="00EE59AF"/>
    <w:rsid w:val="00EE5AF3"/>
    <w:rsid w:val="00EE5FFF"/>
    <w:rsid w:val="00EE62B4"/>
    <w:rsid w:val="00EE636D"/>
    <w:rsid w:val="00EE6593"/>
    <w:rsid w:val="00EE66B1"/>
    <w:rsid w:val="00EE66BD"/>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1003"/>
    <w:rsid w:val="00EF121B"/>
    <w:rsid w:val="00EF1290"/>
    <w:rsid w:val="00EF16D6"/>
    <w:rsid w:val="00EF17D0"/>
    <w:rsid w:val="00EF1851"/>
    <w:rsid w:val="00EF1E72"/>
    <w:rsid w:val="00EF209D"/>
    <w:rsid w:val="00EF20FD"/>
    <w:rsid w:val="00EF2457"/>
    <w:rsid w:val="00EF261A"/>
    <w:rsid w:val="00EF2786"/>
    <w:rsid w:val="00EF28E6"/>
    <w:rsid w:val="00EF33FC"/>
    <w:rsid w:val="00EF3768"/>
    <w:rsid w:val="00EF3809"/>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747"/>
    <w:rsid w:val="00EF57F7"/>
    <w:rsid w:val="00EF5861"/>
    <w:rsid w:val="00EF5B2A"/>
    <w:rsid w:val="00EF6037"/>
    <w:rsid w:val="00EF61C2"/>
    <w:rsid w:val="00EF62A1"/>
    <w:rsid w:val="00EF6679"/>
    <w:rsid w:val="00EF6A94"/>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E6"/>
    <w:rsid w:val="00F02B5B"/>
    <w:rsid w:val="00F02BBF"/>
    <w:rsid w:val="00F0301D"/>
    <w:rsid w:val="00F032DF"/>
    <w:rsid w:val="00F03414"/>
    <w:rsid w:val="00F036D5"/>
    <w:rsid w:val="00F0372A"/>
    <w:rsid w:val="00F0388F"/>
    <w:rsid w:val="00F03891"/>
    <w:rsid w:val="00F03A18"/>
    <w:rsid w:val="00F03B1F"/>
    <w:rsid w:val="00F04313"/>
    <w:rsid w:val="00F046FD"/>
    <w:rsid w:val="00F04D51"/>
    <w:rsid w:val="00F04E37"/>
    <w:rsid w:val="00F058E3"/>
    <w:rsid w:val="00F05BB8"/>
    <w:rsid w:val="00F05EED"/>
    <w:rsid w:val="00F05F00"/>
    <w:rsid w:val="00F06D40"/>
    <w:rsid w:val="00F06F02"/>
    <w:rsid w:val="00F07049"/>
    <w:rsid w:val="00F0730B"/>
    <w:rsid w:val="00F07820"/>
    <w:rsid w:val="00F0789F"/>
    <w:rsid w:val="00F07B22"/>
    <w:rsid w:val="00F07CD5"/>
    <w:rsid w:val="00F07D34"/>
    <w:rsid w:val="00F101AE"/>
    <w:rsid w:val="00F10437"/>
    <w:rsid w:val="00F10465"/>
    <w:rsid w:val="00F10821"/>
    <w:rsid w:val="00F10864"/>
    <w:rsid w:val="00F10B7F"/>
    <w:rsid w:val="00F10BB6"/>
    <w:rsid w:val="00F10DDF"/>
    <w:rsid w:val="00F110C1"/>
    <w:rsid w:val="00F1135C"/>
    <w:rsid w:val="00F11363"/>
    <w:rsid w:val="00F1165E"/>
    <w:rsid w:val="00F117B5"/>
    <w:rsid w:val="00F117DD"/>
    <w:rsid w:val="00F11CF5"/>
    <w:rsid w:val="00F12056"/>
    <w:rsid w:val="00F120F5"/>
    <w:rsid w:val="00F1229F"/>
    <w:rsid w:val="00F1281A"/>
    <w:rsid w:val="00F12B3D"/>
    <w:rsid w:val="00F12C4E"/>
    <w:rsid w:val="00F12D23"/>
    <w:rsid w:val="00F12FFD"/>
    <w:rsid w:val="00F13242"/>
    <w:rsid w:val="00F13555"/>
    <w:rsid w:val="00F1390A"/>
    <w:rsid w:val="00F13963"/>
    <w:rsid w:val="00F139AE"/>
    <w:rsid w:val="00F13B77"/>
    <w:rsid w:val="00F13DC6"/>
    <w:rsid w:val="00F1403E"/>
    <w:rsid w:val="00F140FE"/>
    <w:rsid w:val="00F1415B"/>
    <w:rsid w:val="00F14215"/>
    <w:rsid w:val="00F14271"/>
    <w:rsid w:val="00F1447F"/>
    <w:rsid w:val="00F14605"/>
    <w:rsid w:val="00F14668"/>
    <w:rsid w:val="00F14FB4"/>
    <w:rsid w:val="00F1524F"/>
    <w:rsid w:val="00F152EF"/>
    <w:rsid w:val="00F15306"/>
    <w:rsid w:val="00F15736"/>
    <w:rsid w:val="00F15B9E"/>
    <w:rsid w:val="00F15C93"/>
    <w:rsid w:val="00F15EA2"/>
    <w:rsid w:val="00F1604E"/>
    <w:rsid w:val="00F162F0"/>
    <w:rsid w:val="00F165FF"/>
    <w:rsid w:val="00F1666E"/>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901"/>
    <w:rsid w:val="00F20B16"/>
    <w:rsid w:val="00F20B69"/>
    <w:rsid w:val="00F20C7C"/>
    <w:rsid w:val="00F20CDD"/>
    <w:rsid w:val="00F20D66"/>
    <w:rsid w:val="00F20EF1"/>
    <w:rsid w:val="00F20F5B"/>
    <w:rsid w:val="00F21048"/>
    <w:rsid w:val="00F210AB"/>
    <w:rsid w:val="00F2157F"/>
    <w:rsid w:val="00F215ED"/>
    <w:rsid w:val="00F21758"/>
    <w:rsid w:val="00F21857"/>
    <w:rsid w:val="00F218EF"/>
    <w:rsid w:val="00F21B8C"/>
    <w:rsid w:val="00F21D5F"/>
    <w:rsid w:val="00F21D68"/>
    <w:rsid w:val="00F21F61"/>
    <w:rsid w:val="00F220D1"/>
    <w:rsid w:val="00F22210"/>
    <w:rsid w:val="00F22444"/>
    <w:rsid w:val="00F225C1"/>
    <w:rsid w:val="00F229A2"/>
    <w:rsid w:val="00F22B7D"/>
    <w:rsid w:val="00F22C96"/>
    <w:rsid w:val="00F22FC1"/>
    <w:rsid w:val="00F22FE7"/>
    <w:rsid w:val="00F2328B"/>
    <w:rsid w:val="00F23378"/>
    <w:rsid w:val="00F233B8"/>
    <w:rsid w:val="00F2357F"/>
    <w:rsid w:val="00F238B3"/>
    <w:rsid w:val="00F23B01"/>
    <w:rsid w:val="00F23BD0"/>
    <w:rsid w:val="00F23D7A"/>
    <w:rsid w:val="00F23FCA"/>
    <w:rsid w:val="00F244AF"/>
    <w:rsid w:val="00F2456B"/>
    <w:rsid w:val="00F245A4"/>
    <w:rsid w:val="00F24A47"/>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5D4"/>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0F13"/>
    <w:rsid w:val="00F31677"/>
    <w:rsid w:val="00F317A1"/>
    <w:rsid w:val="00F318E7"/>
    <w:rsid w:val="00F31BB6"/>
    <w:rsid w:val="00F31F17"/>
    <w:rsid w:val="00F3212D"/>
    <w:rsid w:val="00F3236F"/>
    <w:rsid w:val="00F32374"/>
    <w:rsid w:val="00F32DD1"/>
    <w:rsid w:val="00F32F0E"/>
    <w:rsid w:val="00F32F22"/>
    <w:rsid w:val="00F32F3E"/>
    <w:rsid w:val="00F32FD8"/>
    <w:rsid w:val="00F3333E"/>
    <w:rsid w:val="00F33398"/>
    <w:rsid w:val="00F336F2"/>
    <w:rsid w:val="00F3383E"/>
    <w:rsid w:val="00F34286"/>
    <w:rsid w:val="00F342E5"/>
    <w:rsid w:val="00F34483"/>
    <w:rsid w:val="00F346BC"/>
    <w:rsid w:val="00F346CC"/>
    <w:rsid w:val="00F34741"/>
    <w:rsid w:val="00F34C19"/>
    <w:rsid w:val="00F3521B"/>
    <w:rsid w:val="00F354AF"/>
    <w:rsid w:val="00F35561"/>
    <w:rsid w:val="00F355AE"/>
    <w:rsid w:val="00F35865"/>
    <w:rsid w:val="00F35E92"/>
    <w:rsid w:val="00F360BA"/>
    <w:rsid w:val="00F365CA"/>
    <w:rsid w:val="00F36640"/>
    <w:rsid w:val="00F366CE"/>
    <w:rsid w:val="00F368BC"/>
    <w:rsid w:val="00F369FF"/>
    <w:rsid w:val="00F36BDA"/>
    <w:rsid w:val="00F36BF8"/>
    <w:rsid w:val="00F37066"/>
    <w:rsid w:val="00F371FB"/>
    <w:rsid w:val="00F372E5"/>
    <w:rsid w:val="00F3743B"/>
    <w:rsid w:val="00F377A2"/>
    <w:rsid w:val="00F378E2"/>
    <w:rsid w:val="00F37922"/>
    <w:rsid w:val="00F37AEF"/>
    <w:rsid w:val="00F37BD8"/>
    <w:rsid w:val="00F37DC6"/>
    <w:rsid w:val="00F37E06"/>
    <w:rsid w:val="00F40250"/>
    <w:rsid w:val="00F405C7"/>
    <w:rsid w:val="00F4069B"/>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833"/>
    <w:rsid w:val="00F44C63"/>
    <w:rsid w:val="00F44CBC"/>
    <w:rsid w:val="00F45486"/>
    <w:rsid w:val="00F458F5"/>
    <w:rsid w:val="00F45B82"/>
    <w:rsid w:val="00F4627A"/>
    <w:rsid w:val="00F4627D"/>
    <w:rsid w:val="00F4628B"/>
    <w:rsid w:val="00F46694"/>
    <w:rsid w:val="00F467B0"/>
    <w:rsid w:val="00F4683A"/>
    <w:rsid w:val="00F46990"/>
    <w:rsid w:val="00F46A93"/>
    <w:rsid w:val="00F46E40"/>
    <w:rsid w:val="00F46F8B"/>
    <w:rsid w:val="00F47132"/>
    <w:rsid w:val="00F47365"/>
    <w:rsid w:val="00F47728"/>
    <w:rsid w:val="00F47AF4"/>
    <w:rsid w:val="00F47AFE"/>
    <w:rsid w:val="00F47C37"/>
    <w:rsid w:val="00F47CBA"/>
    <w:rsid w:val="00F47CC3"/>
    <w:rsid w:val="00F47CF5"/>
    <w:rsid w:val="00F50020"/>
    <w:rsid w:val="00F50671"/>
    <w:rsid w:val="00F50849"/>
    <w:rsid w:val="00F50E7F"/>
    <w:rsid w:val="00F50E91"/>
    <w:rsid w:val="00F50F85"/>
    <w:rsid w:val="00F513BA"/>
    <w:rsid w:val="00F51447"/>
    <w:rsid w:val="00F514EF"/>
    <w:rsid w:val="00F515E7"/>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8CD"/>
    <w:rsid w:val="00F53A76"/>
    <w:rsid w:val="00F53AD8"/>
    <w:rsid w:val="00F54192"/>
    <w:rsid w:val="00F542D8"/>
    <w:rsid w:val="00F5454D"/>
    <w:rsid w:val="00F545D2"/>
    <w:rsid w:val="00F547C3"/>
    <w:rsid w:val="00F548C8"/>
    <w:rsid w:val="00F54B2E"/>
    <w:rsid w:val="00F54B39"/>
    <w:rsid w:val="00F54D3D"/>
    <w:rsid w:val="00F5532C"/>
    <w:rsid w:val="00F553D1"/>
    <w:rsid w:val="00F55847"/>
    <w:rsid w:val="00F558E3"/>
    <w:rsid w:val="00F55AC5"/>
    <w:rsid w:val="00F55DB8"/>
    <w:rsid w:val="00F55EA1"/>
    <w:rsid w:val="00F561C4"/>
    <w:rsid w:val="00F562F8"/>
    <w:rsid w:val="00F564B4"/>
    <w:rsid w:val="00F56AEF"/>
    <w:rsid w:val="00F56C39"/>
    <w:rsid w:val="00F56D31"/>
    <w:rsid w:val="00F57183"/>
    <w:rsid w:val="00F57347"/>
    <w:rsid w:val="00F5765A"/>
    <w:rsid w:val="00F57AD4"/>
    <w:rsid w:val="00F57ADD"/>
    <w:rsid w:val="00F57C72"/>
    <w:rsid w:val="00F57E51"/>
    <w:rsid w:val="00F57FC9"/>
    <w:rsid w:val="00F600ED"/>
    <w:rsid w:val="00F6021A"/>
    <w:rsid w:val="00F6021F"/>
    <w:rsid w:val="00F602B0"/>
    <w:rsid w:val="00F6038B"/>
    <w:rsid w:val="00F60577"/>
    <w:rsid w:val="00F605C8"/>
    <w:rsid w:val="00F60845"/>
    <w:rsid w:val="00F60BCE"/>
    <w:rsid w:val="00F60E0C"/>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862"/>
    <w:rsid w:val="00F62FE5"/>
    <w:rsid w:val="00F63005"/>
    <w:rsid w:val="00F63289"/>
    <w:rsid w:val="00F639FA"/>
    <w:rsid w:val="00F63A49"/>
    <w:rsid w:val="00F63B61"/>
    <w:rsid w:val="00F63BCB"/>
    <w:rsid w:val="00F63CC3"/>
    <w:rsid w:val="00F63CD2"/>
    <w:rsid w:val="00F63F71"/>
    <w:rsid w:val="00F64293"/>
    <w:rsid w:val="00F642C0"/>
    <w:rsid w:val="00F6433C"/>
    <w:rsid w:val="00F64490"/>
    <w:rsid w:val="00F645BC"/>
    <w:rsid w:val="00F648A2"/>
    <w:rsid w:val="00F64928"/>
    <w:rsid w:val="00F64966"/>
    <w:rsid w:val="00F64B8A"/>
    <w:rsid w:val="00F64B8E"/>
    <w:rsid w:val="00F64C30"/>
    <w:rsid w:val="00F64EDE"/>
    <w:rsid w:val="00F64F06"/>
    <w:rsid w:val="00F64F5B"/>
    <w:rsid w:val="00F64FA4"/>
    <w:rsid w:val="00F651BE"/>
    <w:rsid w:val="00F651C1"/>
    <w:rsid w:val="00F65961"/>
    <w:rsid w:val="00F65CE8"/>
    <w:rsid w:val="00F65E59"/>
    <w:rsid w:val="00F65E8A"/>
    <w:rsid w:val="00F65E91"/>
    <w:rsid w:val="00F660B8"/>
    <w:rsid w:val="00F6617D"/>
    <w:rsid w:val="00F663AE"/>
    <w:rsid w:val="00F66485"/>
    <w:rsid w:val="00F66709"/>
    <w:rsid w:val="00F66797"/>
    <w:rsid w:val="00F668FA"/>
    <w:rsid w:val="00F669E3"/>
    <w:rsid w:val="00F66AF7"/>
    <w:rsid w:val="00F672EB"/>
    <w:rsid w:val="00F67493"/>
    <w:rsid w:val="00F6753C"/>
    <w:rsid w:val="00F676B8"/>
    <w:rsid w:val="00F67906"/>
    <w:rsid w:val="00F679D0"/>
    <w:rsid w:val="00F67A24"/>
    <w:rsid w:val="00F67A85"/>
    <w:rsid w:val="00F67A8D"/>
    <w:rsid w:val="00F67D0D"/>
    <w:rsid w:val="00F67D54"/>
    <w:rsid w:val="00F70298"/>
    <w:rsid w:val="00F7063E"/>
    <w:rsid w:val="00F70747"/>
    <w:rsid w:val="00F709AB"/>
    <w:rsid w:val="00F70DB6"/>
    <w:rsid w:val="00F71026"/>
    <w:rsid w:val="00F71042"/>
    <w:rsid w:val="00F710A0"/>
    <w:rsid w:val="00F710D9"/>
    <w:rsid w:val="00F71321"/>
    <w:rsid w:val="00F71546"/>
    <w:rsid w:val="00F71656"/>
    <w:rsid w:val="00F71893"/>
    <w:rsid w:val="00F71976"/>
    <w:rsid w:val="00F71DC2"/>
    <w:rsid w:val="00F71F79"/>
    <w:rsid w:val="00F720EE"/>
    <w:rsid w:val="00F721A1"/>
    <w:rsid w:val="00F724E3"/>
    <w:rsid w:val="00F725A1"/>
    <w:rsid w:val="00F727AA"/>
    <w:rsid w:val="00F72865"/>
    <w:rsid w:val="00F729F2"/>
    <w:rsid w:val="00F72C94"/>
    <w:rsid w:val="00F72DB1"/>
    <w:rsid w:val="00F731BE"/>
    <w:rsid w:val="00F73607"/>
    <w:rsid w:val="00F73F43"/>
    <w:rsid w:val="00F74344"/>
    <w:rsid w:val="00F7464A"/>
    <w:rsid w:val="00F74664"/>
    <w:rsid w:val="00F74791"/>
    <w:rsid w:val="00F747FD"/>
    <w:rsid w:val="00F74864"/>
    <w:rsid w:val="00F749BA"/>
    <w:rsid w:val="00F74A7A"/>
    <w:rsid w:val="00F74B3E"/>
    <w:rsid w:val="00F74CFE"/>
    <w:rsid w:val="00F75273"/>
    <w:rsid w:val="00F757F9"/>
    <w:rsid w:val="00F75911"/>
    <w:rsid w:val="00F7596A"/>
    <w:rsid w:val="00F75C0B"/>
    <w:rsid w:val="00F75D8C"/>
    <w:rsid w:val="00F75E86"/>
    <w:rsid w:val="00F760C1"/>
    <w:rsid w:val="00F763DF"/>
    <w:rsid w:val="00F76F08"/>
    <w:rsid w:val="00F77028"/>
    <w:rsid w:val="00F771F5"/>
    <w:rsid w:val="00F7756B"/>
    <w:rsid w:val="00F7792A"/>
    <w:rsid w:val="00F77AD4"/>
    <w:rsid w:val="00F77C47"/>
    <w:rsid w:val="00F77CFA"/>
    <w:rsid w:val="00F77FDD"/>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1DB"/>
    <w:rsid w:val="00F83301"/>
    <w:rsid w:val="00F83549"/>
    <w:rsid w:val="00F83678"/>
    <w:rsid w:val="00F837DD"/>
    <w:rsid w:val="00F83A13"/>
    <w:rsid w:val="00F840FD"/>
    <w:rsid w:val="00F8434F"/>
    <w:rsid w:val="00F84489"/>
    <w:rsid w:val="00F8451F"/>
    <w:rsid w:val="00F849D7"/>
    <w:rsid w:val="00F84A2F"/>
    <w:rsid w:val="00F84BAB"/>
    <w:rsid w:val="00F84D93"/>
    <w:rsid w:val="00F84F7D"/>
    <w:rsid w:val="00F850EB"/>
    <w:rsid w:val="00F85274"/>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718E"/>
    <w:rsid w:val="00F87201"/>
    <w:rsid w:val="00F87262"/>
    <w:rsid w:val="00F87317"/>
    <w:rsid w:val="00F876DA"/>
    <w:rsid w:val="00F879C6"/>
    <w:rsid w:val="00F87ABD"/>
    <w:rsid w:val="00F87C92"/>
    <w:rsid w:val="00F87D07"/>
    <w:rsid w:val="00F87D16"/>
    <w:rsid w:val="00F901C2"/>
    <w:rsid w:val="00F902D2"/>
    <w:rsid w:val="00F902FD"/>
    <w:rsid w:val="00F90391"/>
    <w:rsid w:val="00F9046C"/>
    <w:rsid w:val="00F904CF"/>
    <w:rsid w:val="00F90720"/>
    <w:rsid w:val="00F90853"/>
    <w:rsid w:val="00F90BE4"/>
    <w:rsid w:val="00F90C86"/>
    <w:rsid w:val="00F90F6C"/>
    <w:rsid w:val="00F90FD6"/>
    <w:rsid w:val="00F910E4"/>
    <w:rsid w:val="00F9137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845"/>
    <w:rsid w:val="00F94926"/>
    <w:rsid w:val="00F94928"/>
    <w:rsid w:val="00F9495D"/>
    <w:rsid w:val="00F94D8B"/>
    <w:rsid w:val="00F95013"/>
    <w:rsid w:val="00F950B4"/>
    <w:rsid w:val="00F951BD"/>
    <w:rsid w:val="00F9547F"/>
    <w:rsid w:val="00F9548D"/>
    <w:rsid w:val="00F9580F"/>
    <w:rsid w:val="00F9589F"/>
    <w:rsid w:val="00F9590D"/>
    <w:rsid w:val="00F95DA7"/>
    <w:rsid w:val="00F95F61"/>
    <w:rsid w:val="00F9632D"/>
    <w:rsid w:val="00F9644F"/>
    <w:rsid w:val="00F96479"/>
    <w:rsid w:val="00F965D9"/>
    <w:rsid w:val="00F96BEC"/>
    <w:rsid w:val="00F96C26"/>
    <w:rsid w:val="00F96C7A"/>
    <w:rsid w:val="00F96E7C"/>
    <w:rsid w:val="00F96FA8"/>
    <w:rsid w:val="00F96FBA"/>
    <w:rsid w:val="00F972A0"/>
    <w:rsid w:val="00F975B5"/>
    <w:rsid w:val="00F97666"/>
    <w:rsid w:val="00F97C9B"/>
    <w:rsid w:val="00F97E09"/>
    <w:rsid w:val="00F97F06"/>
    <w:rsid w:val="00F97FD1"/>
    <w:rsid w:val="00FA0072"/>
    <w:rsid w:val="00FA0300"/>
    <w:rsid w:val="00FA0509"/>
    <w:rsid w:val="00FA099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AB0"/>
    <w:rsid w:val="00FA2B6A"/>
    <w:rsid w:val="00FA2C52"/>
    <w:rsid w:val="00FA304E"/>
    <w:rsid w:val="00FA31A9"/>
    <w:rsid w:val="00FA33A2"/>
    <w:rsid w:val="00FA34B0"/>
    <w:rsid w:val="00FA35ED"/>
    <w:rsid w:val="00FA36F5"/>
    <w:rsid w:val="00FA37F0"/>
    <w:rsid w:val="00FA3871"/>
    <w:rsid w:val="00FA3912"/>
    <w:rsid w:val="00FA3C84"/>
    <w:rsid w:val="00FA3E43"/>
    <w:rsid w:val="00FA3ECF"/>
    <w:rsid w:val="00FA4131"/>
    <w:rsid w:val="00FA4813"/>
    <w:rsid w:val="00FA49EE"/>
    <w:rsid w:val="00FA4C64"/>
    <w:rsid w:val="00FA4E28"/>
    <w:rsid w:val="00FA4EDE"/>
    <w:rsid w:val="00FA50E8"/>
    <w:rsid w:val="00FA526F"/>
    <w:rsid w:val="00FA53C1"/>
    <w:rsid w:val="00FA5527"/>
    <w:rsid w:val="00FA558C"/>
    <w:rsid w:val="00FA569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350"/>
    <w:rsid w:val="00FB0443"/>
    <w:rsid w:val="00FB0540"/>
    <w:rsid w:val="00FB0624"/>
    <w:rsid w:val="00FB085D"/>
    <w:rsid w:val="00FB15D5"/>
    <w:rsid w:val="00FB165E"/>
    <w:rsid w:val="00FB18E8"/>
    <w:rsid w:val="00FB19D8"/>
    <w:rsid w:val="00FB1A75"/>
    <w:rsid w:val="00FB1F61"/>
    <w:rsid w:val="00FB22E5"/>
    <w:rsid w:val="00FB2663"/>
    <w:rsid w:val="00FB2718"/>
    <w:rsid w:val="00FB2864"/>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5"/>
    <w:rsid w:val="00FB5FDA"/>
    <w:rsid w:val="00FB6415"/>
    <w:rsid w:val="00FB6522"/>
    <w:rsid w:val="00FB67CA"/>
    <w:rsid w:val="00FB6A77"/>
    <w:rsid w:val="00FB6B95"/>
    <w:rsid w:val="00FB6FA2"/>
    <w:rsid w:val="00FB7284"/>
    <w:rsid w:val="00FB72CB"/>
    <w:rsid w:val="00FB72DE"/>
    <w:rsid w:val="00FB7760"/>
    <w:rsid w:val="00FB7767"/>
    <w:rsid w:val="00FB77BB"/>
    <w:rsid w:val="00FB7C38"/>
    <w:rsid w:val="00FB7F84"/>
    <w:rsid w:val="00FC0038"/>
    <w:rsid w:val="00FC01D0"/>
    <w:rsid w:val="00FC033F"/>
    <w:rsid w:val="00FC069C"/>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620"/>
    <w:rsid w:val="00FC2742"/>
    <w:rsid w:val="00FC277A"/>
    <w:rsid w:val="00FC2F66"/>
    <w:rsid w:val="00FC2FBB"/>
    <w:rsid w:val="00FC3680"/>
    <w:rsid w:val="00FC37F0"/>
    <w:rsid w:val="00FC39C7"/>
    <w:rsid w:val="00FC3BBC"/>
    <w:rsid w:val="00FC3EAB"/>
    <w:rsid w:val="00FC3EEB"/>
    <w:rsid w:val="00FC3FE6"/>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5A0"/>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2034"/>
    <w:rsid w:val="00FD205C"/>
    <w:rsid w:val="00FD235B"/>
    <w:rsid w:val="00FD24F2"/>
    <w:rsid w:val="00FD250E"/>
    <w:rsid w:val="00FD2804"/>
    <w:rsid w:val="00FD282A"/>
    <w:rsid w:val="00FD29A0"/>
    <w:rsid w:val="00FD2A71"/>
    <w:rsid w:val="00FD2BDC"/>
    <w:rsid w:val="00FD2C8B"/>
    <w:rsid w:val="00FD3124"/>
    <w:rsid w:val="00FD35D0"/>
    <w:rsid w:val="00FD3677"/>
    <w:rsid w:val="00FD36CF"/>
    <w:rsid w:val="00FD3905"/>
    <w:rsid w:val="00FD3AE8"/>
    <w:rsid w:val="00FD4005"/>
    <w:rsid w:val="00FD4272"/>
    <w:rsid w:val="00FD4342"/>
    <w:rsid w:val="00FD45BB"/>
    <w:rsid w:val="00FD4914"/>
    <w:rsid w:val="00FD4C64"/>
    <w:rsid w:val="00FD4CC0"/>
    <w:rsid w:val="00FD4FEB"/>
    <w:rsid w:val="00FD526F"/>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21E4"/>
    <w:rsid w:val="00FE22FE"/>
    <w:rsid w:val="00FE249E"/>
    <w:rsid w:val="00FE267E"/>
    <w:rsid w:val="00FE2B7B"/>
    <w:rsid w:val="00FE2BA5"/>
    <w:rsid w:val="00FE2BAC"/>
    <w:rsid w:val="00FE2C9A"/>
    <w:rsid w:val="00FE2D04"/>
    <w:rsid w:val="00FE3100"/>
    <w:rsid w:val="00FE329F"/>
    <w:rsid w:val="00FE3768"/>
    <w:rsid w:val="00FE3AB2"/>
    <w:rsid w:val="00FE3C2B"/>
    <w:rsid w:val="00FE3CC8"/>
    <w:rsid w:val="00FE3D0C"/>
    <w:rsid w:val="00FE3D47"/>
    <w:rsid w:val="00FE3F67"/>
    <w:rsid w:val="00FE42C4"/>
    <w:rsid w:val="00FE477E"/>
    <w:rsid w:val="00FE47B0"/>
    <w:rsid w:val="00FE4942"/>
    <w:rsid w:val="00FE504D"/>
    <w:rsid w:val="00FE5172"/>
    <w:rsid w:val="00FE5236"/>
    <w:rsid w:val="00FE5409"/>
    <w:rsid w:val="00FE586C"/>
    <w:rsid w:val="00FE5933"/>
    <w:rsid w:val="00FE5977"/>
    <w:rsid w:val="00FE5CB2"/>
    <w:rsid w:val="00FE5EF6"/>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377"/>
    <w:rsid w:val="00FF0492"/>
    <w:rsid w:val="00FF06C6"/>
    <w:rsid w:val="00FF0895"/>
    <w:rsid w:val="00FF0BBB"/>
    <w:rsid w:val="00FF0C6A"/>
    <w:rsid w:val="00FF1455"/>
    <w:rsid w:val="00FF15FC"/>
    <w:rsid w:val="00FF1716"/>
    <w:rsid w:val="00FF1920"/>
    <w:rsid w:val="00FF1ACF"/>
    <w:rsid w:val="00FF1B62"/>
    <w:rsid w:val="00FF1E26"/>
    <w:rsid w:val="00FF1E9D"/>
    <w:rsid w:val="00FF202C"/>
    <w:rsid w:val="00FF20E2"/>
    <w:rsid w:val="00FF2636"/>
    <w:rsid w:val="00FF2969"/>
    <w:rsid w:val="00FF2A88"/>
    <w:rsid w:val="00FF3446"/>
    <w:rsid w:val="00FF35AB"/>
    <w:rsid w:val="00FF37C5"/>
    <w:rsid w:val="00FF3A12"/>
    <w:rsid w:val="00FF3A5A"/>
    <w:rsid w:val="00FF3CFC"/>
    <w:rsid w:val="00FF3EA7"/>
    <w:rsid w:val="00FF41FC"/>
    <w:rsid w:val="00FF43AF"/>
    <w:rsid w:val="00FF48E0"/>
    <w:rsid w:val="00FF4CD1"/>
    <w:rsid w:val="00FF4F75"/>
    <w:rsid w:val="00FF5026"/>
    <w:rsid w:val="00FF5143"/>
    <w:rsid w:val="00FF5173"/>
    <w:rsid w:val="00FF51D0"/>
    <w:rsid w:val="00FF52CC"/>
    <w:rsid w:val="00FF52E3"/>
    <w:rsid w:val="00FF5BE2"/>
    <w:rsid w:val="00FF5D1A"/>
    <w:rsid w:val="00FF5D41"/>
    <w:rsid w:val="00FF609A"/>
    <w:rsid w:val="00FF625E"/>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CCA843E1-7B41-4B8F-B834-B04C393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475617">
      <w:bodyDiv w:val="1"/>
      <w:marLeft w:val="0"/>
      <w:marRight w:val="0"/>
      <w:marTop w:val="0"/>
      <w:marBottom w:val="0"/>
      <w:divBdr>
        <w:top w:val="none" w:sz="0" w:space="0" w:color="auto"/>
        <w:left w:val="none" w:sz="0" w:space="0" w:color="auto"/>
        <w:bottom w:val="none" w:sz="0" w:space="0" w:color="auto"/>
        <w:right w:val="none" w:sz="0" w:space="0" w:color="auto"/>
      </w:divBdr>
      <w:divsChild>
        <w:div w:id="292449234">
          <w:marLeft w:val="547"/>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3961428">
      <w:bodyDiv w:val="1"/>
      <w:marLeft w:val="0"/>
      <w:marRight w:val="0"/>
      <w:marTop w:val="0"/>
      <w:marBottom w:val="0"/>
      <w:divBdr>
        <w:top w:val="none" w:sz="0" w:space="0" w:color="auto"/>
        <w:left w:val="none" w:sz="0" w:space="0" w:color="auto"/>
        <w:bottom w:val="none" w:sz="0" w:space="0" w:color="auto"/>
        <w:right w:val="none" w:sz="0" w:space="0" w:color="auto"/>
      </w:divBdr>
      <w:divsChild>
        <w:div w:id="1069108005">
          <w:marLeft w:val="547"/>
          <w:marRight w:val="0"/>
          <w:marTop w:val="86"/>
          <w:marBottom w:val="0"/>
          <w:divBdr>
            <w:top w:val="none" w:sz="0" w:space="0" w:color="auto"/>
            <w:left w:val="none" w:sz="0" w:space="0" w:color="auto"/>
            <w:bottom w:val="none" w:sz="0" w:space="0" w:color="auto"/>
            <w:right w:val="none" w:sz="0" w:space="0" w:color="auto"/>
          </w:divBdr>
        </w:div>
        <w:div w:id="28068896">
          <w:marLeft w:val="1166"/>
          <w:marRight w:val="0"/>
          <w:marTop w:val="86"/>
          <w:marBottom w:val="0"/>
          <w:divBdr>
            <w:top w:val="none" w:sz="0" w:space="0" w:color="auto"/>
            <w:left w:val="none" w:sz="0" w:space="0" w:color="auto"/>
            <w:bottom w:val="none" w:sz="0" w:space="0" w:color="auto"/>
            <w:right w:val="none" w:sz="0" w:space="0" w:color="auto"/>
          </w:divBdr>
        </w:div>
        <w:div w:id="527372570">
          <w:marLeft w:val="547"/>
          <w:marRight w:val="0"/>
          <w:marTop w:val="86"/>
          <w:marBottom w:val="0"/>
          <w:divBdr>
            <w:top w:val="none" w:sz="0" w:space="0" w:color="auto"/>
            <w:left w:val="none" w:sz="0" w:space="0" w:color="auto"/>
            <w:bottom w:val="none" w:sz="0" w:space="0" w:color="auto"/>
            <w:right w:val="none" w:sz="0" w:space="0" w:color="auto"/>
          </w:divBdr>
        </w:div>
      </w:divsChild>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3834156">
      <w:bodyDiv w:val="1"/>
      <w:marLeft w:val="0"/>
      <w:marRight w:val="0"/>
      <w:marTop w:val="0"/>
      <w:marBottom w:val="0"/>
      <w:divBdr>
        <w:top w:val="none" w:sz="0" w:space="0" w:color="auto"/>
        <w:left w:val="none" w:sz="0" w:space="0" w:color="auto"/>
        <w:bottom w:val="none" w:sz="0" w:space="0" w:color="auto"/>
        <w:right w:val="none" w:sz="0" w:space="0" w:color="auto"/>
      </w:divBdr>
      <w:divsChild>
        <w:div w:id="237984117">
          <w:marLeft w:val="547"/>
          <w:marRight w:val="0"/>
          <w:marTop w:val="96"/>
          <w:marBottom w:val="0"/>
          <w:divBdr>
            <w:top w:val="none" w:sz="0" w:space="0" w:color="auto"/>
            <w:left w:val="none" w:sz="0" w:space="0" w:color="auto"/>
            <w:bottom w:val="none" w:sz="0" w:space="0" w:color="auto"/>
            <w:right w:val="none" w:sz="0" w:space="0" w:color="auto"/>
          </w:divBdr>
        </w:div>
        <w:div w:id="537011813">
          <w:marLeft w:val="1166"/>
          <w:marRight w:val="0"/>
          <w:marTop w:val="96"/>
          <w:marBottom w:val="0"/>
          <w:divBdr>
            <w:top w:val="none" w:sz="0" w:space="0" w:color="auto"/>
            <w:left w:val="none" w:sz="0" w:space="0" w:color="auto"/>
            <w:bottom w:val="none" w:sz="0" w:space="0" w:color="auto"/>
            <w:right w:val="none" w:sz="0" w:space="0" w:color="auto"/>
          </w:divBdr>
        </w:div>
        <w:div w:id="1919242847">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840388527">
          <w:marLeft w:val="1166"/>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302200492">
          <w:marLeft w:val="1627"/>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656347319">
          <w:marLeft w:val="1166"/>
          <w:marRight w:val="0"/>
          <w:marTop w:val="0"/>
          <w:marBottom w:val="0"/>
          <w:divBdr>
            <w:top w:val="none" w:sz="0" w:space="0" w:color="auto"/>
            <w:left w:val="none" w:sz="0" w:space="0" w:color="auto"/>
            <w:bottom w:val="none" w:sz="0" w:space="0" w:color="auto"/>
            <w:right w:val="none" w:sz="0" w:space="0" w:color="auto"/>
          </w:divBdr>
        </w:div>
        <w:div w:id="442454477">
          <w:marLeft w:val="162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1352805084">
          <w:marLeft w:val="547"/>
          <w:marRight w:val="0"/>
          <w:marTop w:val="0"/>
          <w:marBottom w:val="0"/>
          <w:divBdr>
            <w:top w:val="none" w:sz="0" w:space="0" w:color="auto"/>
            <w:left w:val="none" w:sz="0" w:space="0" w:color="auto"/>
            <w:bottom w:val="none" w:sz="0" w:space="0" w:color="auto"/>
            <w:right w:val="none" w:sz="0" w:space="0" w:color="auto"/>
          </w:divBdr>
        </w:div>
        <w:div w:id="590623468">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305818467">
          <w:marLeft w:val="1166"/>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67409437">
          <w:marLeft w:val="162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03328">
      <w:bodyDiv w:val="1"/>
      <w:marLeft w:val="0"/>
      <w:marRight w:val="0"/>
      <w:marTop w:val="0"/>
      <w:marBottom w:val="0"/>
      <w:divBdr>
        <w:top w:val="none" w:sz="0" w:space="0" w:color="auto"/>
        <w:left w:val="none" w:sz="0" w:space="0" w:color="auto"/>
        <w:bottom w:val="none" w:sz="0" w:space="0" w:color="auto"/>
        <w:right w:val="none" w:sz="0" w:space="0" w:color="auto"/>
      </w:divBdr>
      <w:divsChild>
        <w:div w:id="747770243">
          <w:marLeft w:val="547"/>
          <w:marRight w:val="0"/>
          <w:marTop w:val="96"/>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28007920">
      <w:bodyDiv w:val="1"/>
      <w:marLeft w:val="0"/>
      <w:marRight w:val="0"/>
      <w:marTop w:val="0"/>
      <w:marBottom w:val="0"/>
      <w:divBdr>
        <w:top w:val="none" w:sz="0" w:space="0" w:color="auto"/>
        <w:left w:val="none" w:sz="0" w:space="0" w:color="auto"/>
        <w:bottom w:val="none" w:sz="0" w:space="0" w:color="auto"/>
        <w:right w:val="none" w:sz="0" w:space="0" w:color="auto"/>
      </w:divBdr>
      <w:divsChild>
        <w:div w:id="1622806452">
          <w:marLeft w:val="216"/>
          <w:marRight w:val="0"/>
          <w:marTop w:val="240"/>
          <w:marBottom w:val="0"/>
          <w:divBdr>
            <w:top w:val="none" w:sz="0" w:space="0" w:color="auto"/>
            <w:left w:val="none" w:sz="0" w:space="0" w:color="auto"/>
            <w:bottom w:val="none" w:sz="0" w:space="0" w:color="auto"/>
            <w:right w:val="none" w:sz="0" w:space="0" w:color="auto"/>
          </w:divBdr>
        </w:div>
        <w:div w:id="1081876125">
          <w:marLeft w:val="562"/>
          <w:marRight w:val="0"/>
          <w:marTop w:val="0"/>
          <w:marBottom w:val="0"/>
          <w:divBdr>
            <w:top w:val="none" w:sz="0" w:space="0" w:color="auto"/>
            <w:left w:val="none" w:sz="0" w:space="0" w:color="auto"/>
            <w:bottom w:val="none" w:sz="0" w:space="0" w:color="auto"/>
            <w:right w:val="none" w:sz="0" w:space="0" w:color="auto"/>
          </w:divBdr>
        </w:div>
        <w:div w:id="1301425343">
          <w:marLeft w:val="821"/>
          <w:marRight w:val="0"/>
          <w:marTop w:val="0"/>
          <w:marBottom w:val="0"/>
          <w:divBdr>
            <w:top w:val="none" w:sz="0" w:space="0" w:color="auto"/>
            <w:left w:val="none" w:sz="0" w:space="0" w:color="auto"/>
            <w:bottom w:val="none" w:sz="0" w:space="0" w:color="auto"/>
            <w:right w:val="none" w:sz="0" w:space="0" w:color="auto"/>
          </w:divBdr>
        </w:div>
        <w:div w:id="1026373776">
          <w:marLeft w:val="821"/>
          <w:marRight w:val="0"/>
          <w:marTop w:val="0"/>
          <w:marBottom w:val="0"/>
          <w:divBdr>
            <w:top w:val="none" w:sz="0" w:space="0" w:color="auto"/>
            <w:left w:val="none" w:sz="0" w:space="0" w:color="auto"/>
            <w:bottom w:val="none" w:sz="0" w:space="0" w:color="auto"/>
            <w:right w:val="none" w:sz="0" w:space="0" w:color="auto"/>
          </w:divBdr>
        </w:div>
        <w:div w:id="952859526">
          <w:marLeft w:val="562"/>
          <w:marRight w:val="0"/>
          <w:marTop w:val="0"/>
          <w:marBottom w:val="0"/>
          <w:divBdr>
            <w:top w:val="none" w:sz="0" w:space="0" w:color="auto"/>
            <w:left w:val="none" w:sz="0" w:space="0" w:color="auto"/>
            <w:bottom w:val="none" w:sz="0" w:space="0" w:color="auto"/>
            <w:right w:val="none" w:sz="0" w:space="0" w:color="auto"/>
          </w:divBdr>
        </w:div>
        <w:div w:id="430247578">
          <w:marLeft w:val="821"/>
          <w:marRight w:val="0"/>
          <w:marTop w:val="0"/>
          <w:marBottom w:val="0"/>
          <w:divBdr>
            <w:top w:val="none" w:sz="0" w:space="0" w:color="auto"/>
            <w:left w:val="none" w:sz="0" w:space="0" w:color="auto"/>
            <w:bottom w:val="none" w:sz="0" w:space="0" w:color="auto"/>
            <w:right w:val="none" w:sz="0" w:space="0" w:color="auto"/>
          </w:divBdr>
        </w:div>
        <w:div w:id="92747959">
          <w:marLeft w:val="821"/>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063922">
      <w:bodyDiv w:val="1"/>
      <w:marLeft w:val="0"/>
      <w:marRight w:val="0"/>
      <w:marTop w:val="0"/>
      <w:marBottom w:val="0"/>
      <w:divBdr>
        <w:top w:val="none" w:sz="0" w:space="0" w:color="auto"/>
        <w:left w:val="none" w:sz="0" w:space="0" w:color="auto"/>
        <w:bottom w:val="none" w:sz="0" w:space="0" w:color="auto"/>
        <w:right w:val="none" w:sz="0" w:space="0" w:color="auto"/>
      </w:divBdr>
      <w:divsChild>
        <w:div w:id="1728189141">
          <w:marLeft w:val="547"/>
          <w:marRight w:val="0"/>
          <w:marTop w:val="96"/>
          <w:marBottom w:val="0"/>
          <w:divBdr>
            <w:top w:val="none" w:sz="0" w:space="0" w:color="auto"/>
            <w:left w:val="none" w:sz="0" w:space="0" w:color="auto"/>
            <w:bottom w:val="none" w:sz="0" w:space="0" w:color="auto"/>
            <w:right w:val="none" w:sz="0" w:space="0" w:color="auto"/>
          </w:divBdr>
        </w:div>
        <w:div w:id="1861779082">
          <w:marLeft w:val="1166"/>
          <w:marRight w:val="0"/>
          <w:marTop w:val="86"/>
          <w:marBottom w:val="0"/>
          <w:divBdr>
            <w:top w:val="none" w:sz="0" w:space="0" w:color="auto"/>
            <w:left w:val="none" w:sz="0" w:space="0" w:color="auto"/>
            <w:bottom w:val="none" w:sz="0" w:space="0" w:color="auto"/>
            <w:right w:val="none" w:sz="0" w:space="0" w:color="auto"/>
          </w:divBdr>
        </w:div>
        <w:div w:id="986858237">
          <w:marLeft w:val="1166"/>
          <w:marRight w:val="0"/>
          <w:marTop w:val="86"/>
          <w:marBottom w:val="0"/>
          <w:divBdr>
            <w:top w:val="none" w:sz="0" w:space="0" w:color="auto"/>
            <w:left w:val="none" w:sz="0" w:space="0" w:color="auto"/>
            <w:bottom w:val="none" w:sz="0" w:space="0" w:color="auto"/>
            <w:right w:val="none" w:sz="0" w:space="0" w:color="auto"/>
          </w:divBdr>
        </w:div>
        <w:div w:id="416513596">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2098360534">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639774827">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3EQ6UJ4K66FU-702124171-45963</_dlc_DocId>
    <_dlc_DocIdUrl xmlns="401a1e0c-8dbe-4950-85d1-4031081349ee">
      <Url>https://qualcomm.sharepoint.com/teams/meridian1/_layouts/15/DocIdRedir.aspx?ID=3EQ6UJ4K66FU-702124171-45963</Url>
      <Description>3EQ6UJ4K66FU-702124171-45963</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E41EEB4C-1DFC-44B1-8593-F8287C3F104D}">
  <ds:schemaRefs>
    <ds:schemaRef ds:uri="http://schemas.microsoft.com/sharepoint/events"/>
  </ds:schemaRefs>
</ds:datastoreItem>
</file>

<file path=customXml/itemProps4.xml><?xml version="1.0" encoding="utf-8"?>
<ds:datastoreItem xmlns:ds="http://schemas.openxmlformats.org/officeDocument/2006/customXml" ds:itemID="{C745F3AB-BEAD-48B1-A737-042D5EAB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45FAEC-C4AB-4606-8750-0E967E74057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Template>
  <TotalTime>8601</TotalTime>
  <Pages>8</Pages>
  <Words>3919</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2023</cp:revision>
  <cp:lastPrinted>2014-11-07T05:38:00Z</cp:lastPrinted>
  <dcterms:created xsi:type="dcterms:W3CDTF">2024-02-18T00:50:00Z</dcterms:created>
  <dcterms:modified xsi:type="dcterms:W3CDTF">2024-08-09T10:38:00Z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_dlc_DocIdItemGuid">
    <vt:lpwstr>667b5776-4118-4665-baca-08bd01dda110</vt:lpwstr>
  </property>
</Properties>
</file>